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828"/>
        <w:gridCol w:w="5641"/>
      </w:tblGrid>
      <w:tr w:rsidR="00BC757C" w:rsidRPr="00502FCD" w14:paraId="53278584" w14:textId="77777777" w:rsidTr="00354CB4">
        <w:trPr>
          <w:trHeight w:val="630"/>
        </w:trPr>
        <w:tc>
          <w:tcPr>
            <w:tcW w:w="3828" w:type="dxa"/>
          </w:tcPr>
          <w:p w14:paraId="34B76145" w14:textId="77777777" w:rsidR="00BC757C" w:rsidRPr="008A6C8B" w:rsidRDefault="00BC757C" w:rsidP="00E61B5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A6C8B">
              <w:rPr>
                <w:rFonts w:ascii="Times New Roman" w:hAnsi="Times New Roman"/>
                <w:sz w:val="26"/>
                <w:szCs w:val="26"/>
              </w:rPr>
              <w:t xml:space="preserve">BỘ </w:t>
            </w:r>
            <w:r w:rsidR="007D2821" w:rsidRPr="008A6C8B">
              <w:rPr>
                <w:rFonts w:ascii="Times New Roman" w:hAnsi="Times New Roman"/>
                <w:sz w:val="26"/>
                <w:szCs w:val="26"/>
              </w:rPr>
              <w:t>XÂY DỰNG</w:t>
            </w:r>
          </w:p>
          <w:p w14:paraId="7A1B57E0" w14:textId="77777777" w:rsidR="00BC757C" w:rsidRPr="008A6C8B" w:rsidRDefault="00BC757C" w:rsidP="00234D05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A6C8B">
              <w:rPr>
                <w:rFonts w:ascii="Times New Roman" w:hAnsi="Times New Roman"/>
                <w:b/>
                <w:bCs/>
                <w:sz w:val="26"/>
                <w:szCs w:val="26"/>
              </w:rPr>
              <w:t>CỤC ĐƯỜNG BỘ VIỆT NAM</w:t>
            </w:r>
          </w:p>
        </w:tc>
        <w:tc>
          <w:tcPr>
            <w:tcW w:w="5641" w:type="dxa"/>
          </w:tcPr>
          <w:p w14:paraId="060714FB" w14:textId="77777777" w:rsidR="00BC757C" w:rsidRPr="00354CB4" w:rsidRDefault="00BC757C" w:rsidP="00E9350B">
            <w:pPr>
              <w:ind w:left="-57" w:right="-57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  <w:r w:rsidRPr="00354CB4">
              <w:rPr>
                <w:rFonts w:ascii="Times New Roman" w:hAnsi="Times New Roman"/>
                <w:b/>
                <w:bCs/>
                <w:sz w:val="26"/>
                <w:szCs w:val="24"/>
              </w:rPr>
              <w:t>CỘNG HOÀ XÃ HỘI CHỦ NGHĨA VIỆT NAM</w:t>
            </w:r>
          </w:p>
          <w:p w14:paraId="58BC842D" w14:textId="77777777" w:rsidR="00BC757C" w:rsidRPr="008A6C8B" w:rsidRDefault="00DC5064" w:rsidP="00E61B5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54CB4">
              <w:rPr>
                <w:rFonts w:ascii="Times New Roman" w:hAnsi="Times New Roman"/>
                <w:b/>
                <w:bCs/>
                <w:sz w:val="28"/>
                <w:szCs w:val="26"/>
              </w:rPr>
              <w:t>Độc lập - Tự do -</w:t>
            </w:r>
            <w:r w:rsidR="00BC757C" w:rsidRPr="00354CB4">
              <w:rPr>
                <w:rFonts w:ascii="Times New Roman" w:hAnsi="Times New Roman"/>
                <w:b/>
                <w:bCs/>
                <w:sz w:val="28"/>
                <w:szCs w:val="26"/>
              </w:rPr>
              <w:t xml:space="preserve"> Hạnh phúc</w:t>
            </w:r>
          </w:p>
        </w:tc>
      </w:tr>
      <w:tr w:rsidR="00BC757C" w:rsidRPr="00502FCD" w14:paraId="0180967F" w14:textId="77777777" w:rsidTr="00354CB4">
        <w:trPr>
          <w:trHeight w:val="297"/>
        </w:trPr>
        <w:tc>
          <w:tcPr>
            <w:tcW w:w="3828" w:type="dxa"/>
          </w:tcPr>
          <w:p w14:paraId="2E3A0A9F" w14:textId="6E15C129" w:rsidR="00BC757C" w:rsidRPr="007F1AFA" w:rsidRDefault="00A14D41" w:rsidP="00CE20B4">
            <w:pPr>
              <w:spacing w:before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1AFA">
              <w:rPr>
                <w:rFonts w:ascii="Times New Roman" w:hAnsi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C223783" wp14:editId="2DAB0CFA">
                      <wp:simplePos x="0" y="0"/>
                      <wp:positionH relativeFrom="column">
                        <wp:posOffset>373380</wp:posOffset>
                      </wp:positionH>
                      <wp:positionV relativeFrom="paragraph">
                        <wp:posOffset>25400</wp:posOffset>
                      </wp:positionV>
                      <wp:extent cx="1464945" cy="0"/>
                      <wp:effectExtent l="0" t="0" r="20955" b="19050"/>
                      <wp:wrapNone/>
                      <wp:docPr id="2" name="Lin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4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EECE3D" id="Line 1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4pt,2pt" to="144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QQ+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"/>
                  </w:pict>
                </mc:Fallback>
              </mc:AlternateContent>
            </w:r>
            <w:r w:rsidR="00BC757C" w:rsidRPr="007F1AFA">
              <w:rPr>
                <w:rFonts w:ascii="Times New Roman" w:hAnsi="Times New Roman"/>
                <w:sz w:val="28"/>
                <w:szCs w:val="28"/>
              </w:rPr>
              <w:t>Số</w:t>
            </w:r>
            <w:r w:rsidR="00370F7C">
              <w:rPr>
                <w:rFonts w:ascii="Times New Roman" w:hAnsi="Times New Roman"/>
                <w:sz w:val="28"/>
                <w:szCs w:val="28"/>
              </w:rPr>
              <w:t xml:space="preserve">:  </w:t>
            </w:r>
            <w:r w:rsidR="00BC757C" w:rsidRPr="007F1A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83015" w:rsidRPr="007F1A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4738" w:rsidRPr="007F1AFA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BC757C" w:rsidRPr="007F1AFA">
              <w:rPr>
                <w:rFonts w:ascii="Times New Roman" w:hAnsi="Times New Roman"/>
                <w:sz w:val="28"/>
                <w:szCs w:val="28"/>
              </w:rPr>
              <w:t>/CĐBVN-</w:t>
            </w:r>
            <w:r w:rsidR="00764888" w:rsidRPr="007F1AFA">
              <w:rPr>
                <w:rFonts w:ascii="Times New Roman" w:hAnsi="Times New Roman"/>
                <w:sz w:val="28"/>
                <w:szCs w:val="28"/>
              </w:rPr>
              <w:t>T</w:t>
            </w:r>
            <w:r w:rsidR="00CE2E2B" w:rsidRPr="007F1AFA">
              <w:rPr>
                <w:rFonts w:ascii="Times New Roman" w:hAnsi="Times New Roman"/>
                <w:sz w:val="28"/>
                <w:szCs w:val="28"/>
              </w:rPr>
              <w:t>CGT</w:t>
            </w:r>
          </w:p>
        </w:tc>
        <w:tc>
          <w:tcPr>
            <w:tcW w:w="5641" w:type="dxa"/>
          </w:tcPr>
          <w:p w14:paraId="03B63E4C" w14:textId="7FF8BA20" w:rsidR="00BC757C" w:rsidRPr="007F1AFA" w:rsidRDefault="00A14D41" w:rsidP="000C0F79">
            <w:pPr>
              <w:spacing w:before="240"/>
              <w:jc w:val="right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F1AFA">
              <w:rPr>
                <w:rFonts w:ascii="Times New Roman" w:hAnsi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747E68" wp14:editId="28EBA1E8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21590</wp:posOffset>
                      </wp:positionV>
                      <wp:extent cx="2084705" cy="0"/>
                      <wp:effectExtent l="0" t="0" r="29845" b="19050"/>
                      <wp:wrapNone/>
                      <wp:docPr id="1" name="Lin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47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13B137" id="Line 2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pt,1.7pt" to="216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"/>
                  </w:pict>
                </mc:Fallback>
              </mc:AlternateContent>
            </w:r>
            <w:r w:rsidR="008A6C8B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</w:t>
            </w:r>
            <w:r w:rsidR="00BC757C" w:rsidRPr="007F1AF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Hà Nội, ngày </w:t>
            </w:r>
            <w:r w:rsidR="00E9350B" w:rsidRPr="007F1AF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2A4738" w:rsidRPr="007F1AF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</w:t>
            </w:r>
            <w:r w:rsidR="002D6D72" w:rsidRPr="007F1AF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BC757C" w:rsidRPr="007F1AFA">
              <w:rPr>
                <w:rFonts w:ascii="Times New Roman" w:hAnsi="Times New Roman"/>
                <w:i/>
                <w:iCs/>
                <w:sz w:val="28"/>
                <w:szCs w:val="28"/>
              </w:rPr>
              <w:t>tháng</w:t>
            </w:r>
            <w:r w:rsidR="00FE33DD" w:rsidRPr="007F1AF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1D19D3">
              <w:rPr>
                <w:rFonts w:ascii="Times New Roman" w:hAnsi="Times New Roman"/>
                <w:i/>
                <w:iCs/>
                <w:sz w:val="28"/>
                <w:szCs w:val="28"/>
              </w:rPr>
              <w:t>1</w:t>
            </w:r>
            <w:r w:rsidR="000C0F79">
              <w:rPr>
                <w:rFonts w:ascii="Times New Roman" w:hAnsi="Times New Roman"/>
                <w:i/>
                <w:iCs/>
                <w:sz w:val="28"/>
                <w:szCs w:val="28"/>
              </w:rPr>
              <w:t>2</w:t>
            </w:r>
            <w:r w:rsidR="00BC757C" w:rsidRPr="007F1AF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năm 20</w:t>
            </w:r>
            <w:r w:rsidR="00F87D9A" w:rsidRPr="007F1AFA">
              <w:rPr>
                <w:rFonts w:ascii="Times New Roman" w:hAnsi="Times New Roman"/>
                <w:i/>
                <w:iCs/>
                <w:sz w:val="28"/>
                <w:szCs w:val="28"/>
              </w:rPr>
              <w:t>2</w:t>
            </w:r>
            <w:r w:rsidR="00F06940" w:rsidRPr="007F1AFA">
              <w:rPr>
                <w:rFonts w:ascii="Times New Roman" w:hAnsi="Times New Roman"/>
                <w:i/>
                <w:iCs/>
                <w:sz w:val="28"/>
                <w:szCs w:val="28"/>
              </w:rPr>
              <w:t>5</w:t>
            </w:r>
          </w:p>
        </w:tc>
      </w:tr>
      <w:tr w:rsidR="00BC757C" w:rsidRPr="00502FCD" w14:paraId="374FF6A7" w14:textId="77777777" w:rsidTr="00354CB4">
        <w:trPr>
          <w:trHeight w:val="693"/>
        </w:trPr>
        <w:tc>
          <w:tcPr>
            <w:tcW w:w="3828" w:type="dxa"/>
          </w:tcPr>
          <w:p w14:paraId="0087D837" w14:textId="0360C4D1" w:rsidR="00640043" w:rsidRPr="00354CB4" w:rsidRDefault="00A96C0B" w:rsidP="00640043">
            <w:pPr>
              <w:pStyle w:val="ListBullet"/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354CB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V/v </w:t>
            </w:r>
            <w:r w:rsidR="00A258FA" w:rsidRPr="00354CB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góp ý dự thảo </w:t>
            </w:r>
            <w:r w:rsidR="00640043" w:rsidRPr="00354CB4">
              <w:rPr>
                <w:rFonts w:ascii="Times New Roman" w:hAnsi="Times New Roman"/>
                <w:spacing w:val="2"/>
                <w:sz w:val="24"/>
                <w:szCs w:val="24"/>
              </w:rPr>
              <w:t>Sổ tay vận hành</w:t>
            </w:r>
            <w:r w:rsidR="00640043" w:rsidRPr="00354CB4">
              <w:rPr>
                <w:rFonts w:ascii="Times New Roman" w:hAnsi="Times New Roman"/>
                <w:spacing w:val="2"/>
                <w:sz w:val="24"/>
                <w:szCs w:val="24"/>
              </w:rPr>
              <w:t>,</w:t>
            </w:r>
            <w:r w:rsidR="00640043" w:rsidRPr="00354CB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khai thác đường bộ</w:t>
            </w:r>
            <w:r w:rsidR="00640043" w:rsidRPr="00354CB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="00640043" w:rsidRPr="00354CB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trong </w:t>
            </w:r>
            <w:r w:rsidR="006E2B03" w:rsidRPr="00354CB4">
              <w:rPr>
                <w:rFonts w:ascii="Times New Roman" w:hAnsi="Times New Roman"/>
                <w:spacing w:val="2"/>
                <w:sz w:val="24"/>
                <w:szCs w:val="24"/>
              </w:rPr>
              <w:t>công tác phòng chống thiên tai</w:t>
            </w:r>
          </w:p>
          <w:p w14:paraId="3D1A320C" w14:textId="08EA1A55" w:rsidR="0077177A" w:rsidRPr="00640043" w:rsidRDefault="001D19D3" w:rsidP="00A258FA">
            <w:pPr>
              <w:ind w:left="-57" w:right="-57"/>
              <w:jc w:val="both"/>
              <w:rPr>
                <w:rFonts w:ascii="Times New Roman" w:eastAsiaTheme="minorEastAsia" w:hAnsi="Times New Roman" w:cstheme="minorBidi"/>
                <w:spacing w:val="-2"/>
                <w:sz w:val="23"/>
                <w:szCs w:val="23"/>
              </w:rPr>
            </w:pPr>
            <w:r w:rsidRPr="00640043">
              <w:rPr>
                <w:rFonts w:ascii="Times New Roman" w:eastAsiaTheme="minorEastAsia" w:hAnsi="Times New Roman" w:cstheme="minorBidi"/>
                <w:spacing w:val="-2"/>
                <w:sz w:val="23"/>
                <w:szCs w:val="23"/>
              </w:rPr>
              <w:t>”</w:t>
            </w:r>
          </w:p>
        </w:tc>
        <w:tc>
          <w:tcPr>
            <w:tcW w:w="5641" w:type="dxa"/>
          </w:tcPr>
          <w:p w14:paraId="30FEBAC5" w14:textId="77777777" w:rsidR="00BC757C" w:rsidRPr="0029723D" w:rsidRDefault="00BC757C" w:rsidP="00B4352E">
            <w:pPr>
              <w:jc w:val="both"/>
              <w:rPr>
                <w:rFonts w:ascii="Times New Roman" w:hAnsi="Times New Roman"/>
                <w:spacing w:val="-4"/>
                <w:sz w:val="23"/>
                <w:szCs w:val="23"/>
              </w:rPr>
            </w:pPr>
          </w:p>
        </w:tc>
      </w:tr>
    </w:tbl>
    <w:p w14:paraId="1CF97FB2" w14:textId="29B6F608" w:rsidR="0068397F" w:rsidRDefault="0068397F" w:rsidP="0031688F">
      <w:pPr>
        <w:pStyle w:val="BodyTextIndent2"/>
        <w:tabs>
          <w:tab w:val="left" w:pos="720"/>
        </w:tabs>
        <w:spacing w:before="60" w:after="60"/>
        <w:ind w:firstLine="567"/>
        <w:rPr>
          <w:rFonts w:ascii="Times New Roman" w:hAnsi="Times New Roman"/>
          <w:spacing w:val="-2"/>
          <w:szCs w:val="28"/>
          <w:lang w:val="nl-NL" w:eastAsia="en-US"/>
        </w:rPr>
      </w:pP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371"/>
      </w:tblGrid>
      <w:tr w:rsidR="00F464A5" w14:paraId="47F94479" w14:textId="77777777" w:rsidTr="00225860">
        <w:tc>
          <w:tcPr>
            <w:tcW w:w="1985" w:type="dxa"/>
          </w:tcPr>
          <w:p w14:paraId="2C7A56CA" w14:textId="5ABD8603" w:rsidR="00F464A5" w:rsidRPr="004F4F86" w:rsidRDefault="00F464A5" w:rsidP="00F464A5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jc w:val="right"/>
              <w:rPr>
                <w:rFonts w:ascii="Times New Roman" w:hAnsi="Times New Roman"/>
                <w:spacing w:val="-2"/>
                <w:sz w:val="27"/>
                <w:szCs w:val="27"/>
                <w:lang w:val="nl-NL" w:eastAsia="en-US"/>
              </w:rPr>
            </w:pPr>
            <w:r w:rsidRPr="004F4F86">
              <w:rPr>
                <w:rFonts w:ascii="Times New Roman" w:hAnsi="Times New Roman"/>
                <w:sz w:val="27"/>
                <w:szCs w:val="27"/>
              </w:rPr>
              <w:t>Kính gửi:</w:t>
            </w:r>
          </w:p>
        </w:tc>
        <w:tc>
          <w:tcPr>
            <w:tcW w:w="7371" w:type="dxa"/>
          </w:tcPr>
          <w:p w14:paraId="6C605DBE" w14:textId="77777777" w:rsidR="00F464A5" w:rsidRPr="004F4F86" w:rsidRDefault="00F464A5" w:rsidP="0031688F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pacing w:val="-2"/>
                <w:sz w:val="27"/>
                <w:szCs w:val="27"/>
                <w:lang w:val="nl-NL" w:eastAsia="en-US"/>
              </w:rPr>
            </w:pPr>
          </w:p>
        </w:tc>
      </w:tr>
      <w:tr w:rsidR="00F464A5" w:rsidRPr="00A258FA" w14:paraId="18CEA6B6" w14:textId="77777777" w:rsidTr="00225860">
        <w:tc>
          <w:tcPr>
            <w:tcW w:w="1985" w:type="dxa"/>
          </w:tcPr>
          <w:p w14:paraId="40C4B8F0" w14:textId="77777777" w:rsidR="00F464A5" w:rsidRPr="004F4F86" w:rsidRDefault="00F464A5" w:rsidP="0031688F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pacing w:val="-2"/>
                <w:sz w:val="27"/>
                <w:szCs w:val="27"/>
                <w:lang w:val="nl-NL" w:eastAsia="en-US"/>
              </w:rPr>
            </w:pPr>
          </w:p>
        </w:tc>
        <w:tc>
          <w:tcPr>
            <w:tcW w:w="7371" w:type="dxa"/>
          </w:tcPr>
          <w:p w14:paraId="06A6B07E" w14:textId="3EB2BF23" w:rsidR="00A258FA" w:rsidRDefault="00A258FA" w:rsidP="000C0F79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z w:val="27"/>
                <w:szCs w:val="27"/>
                <w:lang w:val="nl-NL"/>
              </w:rPr>
            </w:pPr>
            <w:r w:rsidRPr="004F4F86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- Các Phòng của Cục Đường bộ Việt Nam: Khoa học công nghệ, Môi trường và hợp tác quốc tế; </w:t>
            </w:r>
            <w:r>
              <w:rPr>
                <w:rFonts w:ascii="Times New Roman" w:hAnsi="Times New Roman"/>
                <w:sz w:val="27"/>
                <w:szCs w:val="27"/>
                <w:lang w:val="nl-NL"/>
              </w:rPr>
              <w:t xml:space="preserve">Quản lý bảo trì, </w:t>
            </w:r>
            <w:r w:rsidR="00225860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Quản lý vận tải, </w:t>
            </w:r>
            <w:r w:rsidRPr="004F4F86">
              <w:rPr>
                <w:rFonts w:ascii="Times New Roman" w:hAnsi="Times New Roman"/>
                <w:sz w:val="27"/>
                <w:szCs w:val="27"/>
                <w:lang w:val="nl-NL"/>
              </w:rPr>
              <w:t>Thẩm định, Đ</w:t>
            </w:r>
            <w:r>
              <w:rPr>
                <w:rFonts w:ascii="Times New Roman" w:hAnsi="Times New Roman"/>
                <w:sz w:val="27"/>
                <w:szCs w:val="27"/>
                <w:lang w:val="nl-NL"/>
              </w:rPr>
              <w:t>ố</w:t>
            </w:r>
            <w:r w:rsidRPr="004F4F86">
              <w:rPr>
                <w:rFonts w:ascii="Times New Roman" w:hAnsi="Times New Roman"/>
                <w:sz w:val="27"/>
                <w:szCs w:val="27"/>
                <w:lang w:val="nl-NL"/>
              </w:rPr>
              <w:t>i tác công tư, Quản lý chất lượng</w:t>
            </w:r>
            <w:r>
              <w:rPr>
                <w:rFonts w:ascii="Times New Roman" w:hAnsi="Times New Roman"/>
                <w:sz w:val="27"/>
                <w:szCs w:val="27"/>
                <w:lang w:val="nl-NL"/>
              </w:rPr>
              <w:t xml:space="preserve"> và Kế hoạch - Tài chính</w:t>
            </w:r>
            <w:r>
              <w:rPr>
                <w:rFonts w:ascii="Times New Roman" w:hAnsi="Times New Roman"/>
                <w:sz w:val="27"/>
                <w:szCs w:val="27"/>
                <w:lang w:val="nl-NL"/>
              </w:rPr>
              <w:t>;</w:t>
            </w:r>
            <w:r w:rsidRPr="004F4F86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   </w:t>
            </w:r>
          </w:p>
          <w:p w14:paraId="51D351B0" w14:textId="5B3294CE" w:rsidR="000C0F79" w:rsidRDefault="000C0F79" w:rsidP="000C0F79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z w:val="27"/>
                <w:szCs w:val="27"/>
                <w:lang w:val="nl-NL"/>
              </w:rPr>
            </w:pPr>
            <w:r w:rsidRPr="004F4F86">
              <w:rPr>
                <w:rFonts w:ascii="Times New Roman" w:hAnsi="Times New Roman"/>
                <w:sz w:val="27"/>
                <w:szCs w:val="27"/>
                <w:lang w:val="nl-NL"/>
              </w:rPr>
              <w:t>- Các Khu Quản lý đường bộ I, II</w:t>
            </w:r>
            <w:r>
              <w:rPr>
                <w:rFonts w:ascii="Times New Roman" w:hAnsi="Times New Roman"/>
                <w:sz w:val="27"/>
                <w:szCs w:val="27"/>
                <w:lang w:val="nl-NL"/>
              </w:rPr>
              <w:t>, III và IV</w:t>
            </w:r>
            <w:r w:rsidRPr="004F4F86">
              <w:rPr>
                <w:rFonts w:ascii="Times New Roman" w:hAnsi="Times New Roman"/>
                <w:sz w:val="27"/>
                <w:szCs w:val="27"/>
                <w:lang w:val="nl-NL"/>
              </w:rPr>
              <w:t>;</w:t>
            </w:r>
          </w:p>
          <w:p w14:paraId="3E838657" w14:textId="199DD7CB" w:rsidR="007F63A6" w:rsidRPr="004F4F86" w:rsidRDefault="007F63A6" w:rsidP="000C0F79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- Sở Xây dựng các tỉnh/thành phố;</w:t>
            </w:r>
          </w:p>
          <w:p w14:paraId="579FD145" w14:textId="38077AE1" w:rsidR="000C0F79" w:rsidRDefault="000C0F79" w:rsidP="000C0F79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z w:val="27"/>
                <w:szCs w:val="27"/>
                <w:lang w:val="nl-NL"/>
              </w:rPr>
            </w:pPr>
            <w:r w:rsidRPr="004F4F86">
              <w:rPr>
                <w:rFonts w:ascii="Times New Roman" w:hAnsi="Times New Roman"/>
                <w:sz w:val="27"/>
                <w:szCs w:val="27"/>
                <w:lang w:val="nl-NL"/>
              </w:rPr>
              <w:t>- Hội An toàn giao thông Việt Nam;</w:t>
            </w:r>
          </w:p>
          <w:p w14:paraId="1201C96E" w14:textId="3F9D467B" w:rsidR="000C0F79" w:rsidRPr="004F4F86" w:rsidRDefault="000C0F79" w:rsidP="000C0F79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z w:val="27"/>
                <w:szCs w:val="27"/>
                <w:lang w:val="nl-NL"/>
              </w:rPr>
            </w:pPr>
            <w:r w:rsidRPr="00A258FA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- </w:t>
            </w:r>
            <w:r w:rsidR="000A4882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Viện Khoa học và Công nghệ </w:t>
            </w:r>
            <w:r w:rsidRPr="00A258FA">
              <w:rPr>
                <w:rFonts w:ascii="Times New Roman" w:hAnsi="Times New Roman"/>
                <w:sz w:val="27"/>
                <w:szCs w:val="27"/>
                <w:lang w:val="nl-NL"/>
              </w:rPr>
              <w:t>giao thông vận tải</w:t>
            </w:r>
            <w:r w:rsidR="000A4882">
              <w:rPr>
                <w:rFonts w:ascii="Times New Roman" w:hAnsi="Times New Roman"/>
                <w:sz w:val="27"/>
                <w:szCs w:val="27"/>
                <w:lang w:val="nl-NL"/>
              </w:rPr>
              <w:t>;</w:t>
            </w:r>
          </w:p>
          <w:p w14:paraId="25635877" w14:textId="6A7FB04C" w:rsidR="00F464A5" w:rsidRDefault="000C0F79" w:rsidP="00A10EF9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 xml:space="preserve">- </w:t>
            </w:r>
            <w:r w:rsidR="00A10EF9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Các </w:t>
            </w:r>
            <w:r>
              <w:rPr>
                <w:rFonts w:ascii="Times New Roman" w:hAnsi="Times New Roman"/>
                <w:sz w:val="27"/>
                <w:szCs w:val="27"/>
                <w:lang w:val="nl-NL"/>
              </w:rPr>
              <w:t>Trường Đại học</w:t>
            </w:r>
            <w:r w:rsidR="00A10EF9">
              <w:rPr>
                <w:rFonts w:ascii="Times New Roman" w:hAnsi="Times New Roman"/>
                <w:sz w:val="27"/>
                <w:szCs w:val="27"/>
                <w:lang w:val="nl-NL"/>
              </w:rPr>
              <w:t>:</w:t>
            </w:r>
            <w:r>
              <w:rPr>
                <w:rFonts w:ascii="Times New Roman" w:hAnsi="Times New Roman"/>
                <w:sz w:val="27"/>
                <w:szCs w:val="27"/>
                <w:lang w:val="nl-NL"/>
              </w:rPr>
              <w:t xml:space="preserve"> Xây dựng Hà Nội;</w:t>
            </w:r>
            <w:r w:rsidR="00A10EF9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 </w:t>
            </w:r>
            <w:r w:rsidR="00F464A5" w:rsidRPr="004F4F86">
              <w:rPr>
                <w:rFonts w:ascii="Times New Roman" w:hAnsi="Times New Roman"/>
                <w:sz w:val="27"/>
                <w:szCs w:val="27"/>
                <w:lang w:val="nl-NL"/>
              </w:rPr>
              <w:t>Giao thông vận tải</w:t>
            </w:r>
            <w:r w:rsidR="00A10EF9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 và </w:t>
            </w:r>
            <w:r w:rsidR="00F464A5" w:rsidRPr="004F4F86">
              <w:rPr>
                <w:rFonts w:ascii="Times New Roman" w:hAnsi="Times New Roman"/>
                <w:sz w:val="27"/>
                <w:szCs w:val="27"/>
                <w:lang w:val="nl-NL"/>
              </w:rPr>
              <w:t>Công nghệ giao thông vận tải;</w:t>
            </w:r>
          </w:p>
          <w:p w14:paraId="05C5EC34" w14:textId="0A1BDAD5" w:rsidR="00A258FA" w:rsidRDefault="00A258FA" w:rsidP="0031688F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>-</w:t>
            </w:r>
            <w:r w:rsidRPr="00A258FA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 Các Ban QLDA 3, 4, 5, 8; </w:t>
            </w:r>
          </w:p>
          <w:p w14:paraId="1E024693" w14:textId="76BEBC7A" w:rsidR="00A258FA" w:rsidRPr="004F4F86" w:rsidRDefault="00A258FA" w:rsidP="0031688F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 xml:space="preserve">- </w:t>
            </w:r>
            <w:r w:rsidRPr="00A258FA">
              <w:rPr>
                <w:rFonts w:ascii="Times New Roman" w:hAnsi="Times New Roman"/>
                <w:sz w:val="27"/>
                <w:szCs w:val="27"/>
                <w:lang w:val="nl-NL"/>
              </w:rPr>
              <w:t>Trung tâm Kỹ thuật đường bộ.</w:t>
            </w:r>
          </w:p>
          <w:p w14:paraId="0CDC7F7F" w14:textId="6DF0B708" w:rsidR="002D0E93" w:rsidRDefault="00F464A5" w:rsidP="00D06656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z w:val="27"/>
                <w:szCs w:val="27"/>
                <w:lang w:val="nl-NL"/>
              </w:rPr>
            </w:pPr>
            <w:r w:rsidRPr="004F4F86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- </w:t>
            </w:r>
            <w:r w:rsidR="002D0E93" w:rsidRPr="002D0E93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Tổng công ty </w:t>
            </w:r>
            <w:r w:rsidR="002D0E93" w:rsidRPr="002D0E93">
              <w:rPr>
                <w:rFonts w:ascii="Times New Roman" w:hAnsi="Times New Roman" w:hint="eastAsia"/>
                <w:sz w:val="27"/>
                <w:szCs w:val="27"/>
                <w:lang w:val="nl-NL"/>
              </w:rPr>
              <w:t>Đ</w:t>
            </w:r>
            <w:r w:rsidR="002D0E93" w:rsidRPr="002D0E93">
              <w:rPr>
                <w:rFonts w:ascii="Times New Roman" w:hAnsi="Times New Roman"/>
                <w:sz w:val="27"/>
                <w:szCs w:val="27"/>
                <w:lang w:val="nl-NL"/>
              </w:rPr>
              <w:t>ầu t</w:t>
            </w:r>
            <w:r w:rsidR="002D0E93" w:rsidRPr="002D0E93">
              <w:rPr>
                <w:rFonts w:ascii="Times New Roman" w:hAnsi="Times New Roman" w:hint="eastAsia"/>
                <w:sz w:val="27"/>
                <w:szCs w:val="27"/>
                <w:lang w:val="nl-NL"/>
              </w:rPr>
              <w:t>ư</w:t>
            </w:r>
            <w:r w:rsidR="002D0E93" w:rsidRPr="002D0E93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 phát triển </w:t>
            </w:r>
            <w:r w:rsidR="002D0E93" w:rsidRPr="002D0E93">
              <w:rPr>
                <w:rFonts w:ascii="Times New Roman" w:hAnsi="Times New Roman" w:hint="eastAsia"/>
                <w:sz w:val="27"/>
                <w:szCs w:val="27"/>
                <w:lang w:val="nl-NL"/>
              </w:rPr>
              <w:t>đư</w:t>
            </w:r>
            <w:r w:rsidR="002D0E93" w:rsidRPr="002D0E93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ờng cao tốc Việt Nam (VEC); </w:t>
            </w:r>
          </w:p>
          <w:p w14:paraId="3845FD22" w14:textId="598502DA" w:rsidR="002D0E93" w:rsidRDefault="002D0E93" w:rsidP="00D06656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 xml:space="preserve">- </w:t>
            </w:r>
            <w:r w:rsidRPr="002D0E93">
              <w:rPr>
                <w:rFonts w:ascii="Times New Roman" w:hAnsi="Times New Roman"/>
                <w:sz w:val="27"/>
                <w:szCs w:val="27"/>
                <w:lang w:val="nl-NL"/>
              </w:rPr>
              <w:t>Tổng Công ty P</w:t>
            </w:r>
            <w:r w:rsidR="00A94A15">
              <w:rPr>
                <w:rFonts w:ascii="Times New Roman" w:hAnsi="Times New Roman"/>
                <w:sz w:val="27"/>
                <w:szCs w:val="27"/>
                <w:lang w:val="nl-NL"/>
              </w:rPr>
              <w:t>THT</w:t>
            </w:r>
            <w:r w:rsidRPr="002D0E93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 và </w:t>
            </w:r>
            <w:r w:rsidRPr="002D0E93">
              <w:rPr>
                <w:rFonts w:ascii="Times New Roman" w:hAnsi="Times New Roman" w:hint="eastAsia"/>
                <w:sz w:val="27"/>
                <w:szCs w:val="27"/>
                <w:lang w:val="nl-NL"/>
              </w:rPr>
              <w:t>Đ</w:t>
            </w:r>
            <w:r w:rsidRPr="002D0E93">
              <w:rPr>
                <w:rFonts w:ascii="Times New Roman" w:hAnsi="Times New Roman"/>
                <w:sz w:val="27"/>
                <w:szCs w:val="27"/>
                <w:lang w:val="nl-NL"/>
              </w:rPr>
              <w:t>ầu t</w:t>
            </w:r>
            <w:r w:rsidRPr="002D0E93">
              <w:rPr>
                <w:rFonts w:ascii="Times New Roman" w:hAnsi="Times New Roman" w:hint="eastAsia"/>
                <w:sz w:val="27"/>
                <w:szCs w:val="27"/>
                <w:lang w:val="nl-NL"/>
              </w:rPr>
              <w:t>ư</w:t>
            </w:r>
            <w:r w:rsidRPr="002D0E93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 tài chính Việt Nam (VIDIFI); </w:t>
            </w:r>
          </w:p>
          <w:p w14:paraId="3B056D92" w14:textId="16DD1894" w:rsidR="00A94A15" w:rsidRDefault="00A94A15" w:rsidP="00D06656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 xml:space="preserve">- </w:t>
            </w:r>
            <w:r w:rsidRPr="00A94A15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Công ty </w:t>
            </w:r>
            <w:r>
              <w:rPr>
                <w:rFonts w:ascii="Times New Roman" w:hAnsi="Times New Roman"/>
                <w:sz w:val="27"/>
                <w:szCs w:val="27"/>
                <w:lang w:val="nl-NL"/>
              </w:rPr>
              <w:t>C</w:t>
            </w:r>
            <w:r w:rsidRPr="00A94A15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ổ phần cao tốc </w:t>
            </w:r>
            <w:r w:rsidRPr="00A94A15">
              <w:rPr>
                <w:rFonts w:ascii="Times New Roman" w:hAnsi="Times New Roman" w:hint="eastAsia"/>
                <w:sz w:val="27"/>
                <w:szCs w:val="27"/>
                <w:lang w:val="nl-NL"/>
              </w:rPr>
              <w:t>Đ</w:t>
            </w:r>
            <w:r w:rsidRPr="00A94A15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ồng </w:t>
            </w:r>
            <w:r w:rsidRPr="00A94A15">
              <w:rPr>
                <w:rFonts w:ascii="Times New Roman" w:hAnsi="Times New Roman" w:hint="eastAsia"/>
                <w:sz w:val="27"/>
                <w:szCs w:val="27"/>
                <w:lang w:val="nl-NL"/>
              </w:rPr>
              <w:t>Đă</w:t>
            </w:r>
            <w:r w:rsidRPr="00A94A15">
              <w:rPr>
                <w:rFonts w:ascii="Times New Roman" w:hAnsi="Times New Roman"/>
                <w:sz w:val="27"/>
                <w:szCs w:val="27"/>
                <w:lang w:val="nl-NL"/>
              </w:rPr>
              <w:t>ng - Trà Lĩnh</w:t>
            </w:r>
            <w:r>
              <w:rPr>
                <w:rFonts w:ascii="Times New Roman" w:hAnsi="Times New Roman"/>
                <w:sz w:val="27"/>
                <w:szCs w:val="27"/>
                <w:lang w:val="nl-NL"/>
              </w:rPr>
              <w:t>;</w:t>
            </w:r>
          </w:p>
          <w:p w14:paraId="7010B068" w14:textId="14FB77BC" w:rsidR="00D06656" w:rsidRDefault="002D0E93" w:rsidP="00D06656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 xml:space="preserve">- </w:t>
            </w:r>
            <w:r w:rsidRPr="002D0E93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Công ty Cổ phần BOT Pháp Vân </w:t>
            </w:r>
            <w:r w:rsidR="000C0F79">
              <w:rPr>
                <w:rFonts w:ascii="Times New Roman" w:hAnsi="Times New Roman"/>
                <w:sz w:val="27"/>
                <w:szCs w:val="27"/>
                <w:lang w:val="nl-NL"/>
              </w:rPr>
              <w:t>-</w:t>
            </w:r>
            <w:r w:rsidRPr="002D0E93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 Cầu Giẽ</w:t>
            </w:r>
            <w:r w:rsidR="00D06656" w:rsidRPr="004F4F86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); </w:t>
            </w:r>
          </w:p>
          <w:p w14:paraId="7030C5F7" w14:textId="77777777" w:rsidR="00A94A15" w:rsidRDefault="00A94A15" w:rsidP="00D06656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 xml:space="preserve">- </w:t>
            </w:r>
            <w:r w:rsidRPr="00A94A15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Công ty TNHH Thu phí Tự động VETC; </w:t>
            </w:r>
          </w:p>
          <w:p w14:paraId="0CBEB17E" w14:textId="77777777" w:rsidR="00A94A15" w:rsidRDefault="00A94A15" w:rsidP="00D06656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 xml:space="preserve">- </w:t>
            </w:r>
            <w:r w:rsidRPr="00A94A15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Công ty CP Giao thông số Việt Nam (VDTC); </w:t>
            </w:r>
          </w:p>
          <w:p w14:paraId="1A41BC06" w14:textId="7D5BB6B5" w:rsidR="00A94A15" w:rsidRPr="004F4F86" w:rsidRDefault="00A94A15" w:rsidP="00D06656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z w:val="27"/>
                <w:szCs w:val="27"/>
                <w:lang w:val="nl-NL"/>
              </w:rPr>
            </w:pPr>
            <w:r>
              <w:rPr>
                <w:rFonts w:ascii="Times New Roman" w:hAnsi="Times New Roman"/>
                <w:sz w:val="27"/>
                <w:szCs w:val="27"/>
                <w:lang w:val="nl-NL"/>
              </w:rPr>
              <w:t xml:space="preserve">- </w:t>
            </w:r>
            <w:r w:rsidRPr="00A94A15">
              <w:rPr>
                <w:rFonts w:ascii="Times New Roman" w:hAnsi="Times New Roman"/>
                <w:sz w:val="27"/>
                <w:szCs w:val="27"/>
                <w:lang w:val="nl-NL"/>
              </w:rPr>
              <w:t>Công ty CP Công nghệ - Viễn thông Elcom;</w:t>
            </w:r>
          </w:p>
          <w:p w14:paraId="55F7A701" w14:textId="0BB6D9DB" w:rsidR="00F464A5" w:rsidRPr="00A258FA" w:rsidRDefault="00D06656" w:rsidP="00A258FA">
            <w:pPr>
              <w:pStyle w:val="BodyTextIndent2"/>
              <w:tabs>
                <w:tab w:val="left" w:pos="720"/>
              </w:tabs>
              <w:spacing w:before="60" w:after="60"/>
              <w:ind w:firstLine="0"/>
              <w:rPr>
                <w:rFonts w:ascii="Times New Roman" w:hAnsi="Times New Roman"/>
                <w:sz w:val="27"/>
                <w:szCs w:val="27"/>
                <w:lang w:val="nl-NL"/>
              </w:rPr>
            </w:pPr>
            <w:r w:rsidRPr="004F4F86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- Các </w:t>
            </w:r>
            <w:r w:rsidR="00A258FA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Nhà đầu tư/Doanh nghiệp dự án </w:t>
            </w:r>
            <w:r w:rsidR="00702FE0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có liên quan </w:t>
            </w:r>
            <w:r w:rsidR="00A258FA">
              <w:rPr>
                <w:rFonts w:ascii="Times New Roman" w:hAnsi="Times New Roman"/>
                <w:sz w:val="27"/>
                <w:szCs w:val="27"/>
                <w:lang w:val="nl-NL"/>
              </w:rPr>
              <w:t>(c</w:t>
            </w:r>
            <w:r w:rsidR="00A258FA" w:rsidRPr="004F4F86">
              <w:rPr>
                <w:rFonts w:ascii="Times New Roman" w:hAnsi="Times New Roman"/>
                <w:sz w:val="27"/>
                <w:szCs w:val="27"/>
                <w:lang w:val="nl-NL"/>
              </w:rPr>
              <w:t>ác Khu Quản lý đường bộ I, II</w:t>
            </w:r>
            <w:r w:rsidR="00A258FA">
              <w:rPr>
                <w:rFonts w:ascii="Times New Roman" w:hAnsi="Times New Roman"/>
                <w:sz w:val="27"/>
                <w:szCs w:val="27"/>
                <w:lang w:val="nl-NL"/>
              </w:rPr>
              <w:t>, III và IV</w:t>
            </w:r>
            <w:r w:rsidR="00A258FA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 sao gửi).</w:t>
            </w:r>
            <w:r w:rsidRPr="004F4F86">
              <w:rPr>
                <w:rFonts w:ascii="Times New Roman" w:hAnsi="Times New Roman"/>
                <w:sz w:val="27"/>
                <w:szCs w:val="27"/>
                <w:lang w:val="nl-NL"/>
              </w:rPr>
              <w:t xml:space="preserve">   </w:t>
            </w:r>
          </w:p>
        </w:tc>
      </w:tr>
    </w:tbl>
    <w:p w14:paraId="6B094820" w14:textId="77777777" w:rsidR="00F464A5" w:rsidRDefault="00F464A5" w:rsidP="0031688F">
      <w:pPr>
        <w:pStyle w:val="BodyTextIndent2"/>
        <w:tabs>
          <w:tab w:val="left" w:pos="720"/>
        </w:tabs>
        <w:spacing w:before="60" w:after="60"/>
        <w:ind w:firstLine="567"/>
        <w:rPr>
          <w:rFonts w:ascii="Times New Roman" w:hAnsi="Times New Roman"/>
          <w:spacing w:val="-2"/>
          <w:szCs w:val="28"/>
          <w:lang w:val="nl-NL" w:eastAsia="en-US"/>
        </w:rPr>
      </w:pPr>
    </w:p>
    <w:p w14:paraId="0E127B3F" w14:textId="4955ACD1" w:rsidR="00622F79" w:rsidRPr="00622F79" w:rsidRDefault="00622F79" w:rsidP="00622F79">
      <w:pPr>
        <w:pStyle w:val="BodyTextIndent2"/>
        <w:tabs>
          <w:tab w:val="left" w:pos="720"/>
        </w:tabs>
        <w:spacing w:before="60" w:after="60"/>
        <w:ind w:firstLine="567"/>
        <w:rPr>
          <w:rFonts w:ascii="Times New Roman" w:hAnsi="Times New Roman"/>
          <w:spacing w:val="-4"/>
          <w:sz w:val="27"/>
          <w:szCs w:val="27"/>
          <w:lang w:val="nl-NL" w:eastAsia="en-US"/>
        </w:rPr>
      </w:pPr>
      <w:r>
        <w:rPr>
          <w:rFonts w:ascii="Times New Roman" w:hAnsi="Times New Roman"/>
          <w:spacing w:val="-4"/>
          <w:sz w:val="27"/>
          <w:szCs w:val="27"/>
          <w:lang w:val="nl-NL" w:eastAsia="en-US"/>
        </w:rPr>
        <w:t>T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rong thời gian gần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đâ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y, hệ thống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ờng bộ quốc gia chịu tác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ộng ngày càng nghiêm trọng của các hiện t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ợng thời tiết cực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oan nh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: bão mạnh; m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a lớn kéo dài; ngập sâu; sạt lở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ất,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đá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r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ơ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i; triều c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ờng; lũ quét; s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ươ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ng mù dày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ặc; nắng nóng kéo dài. Các hiện t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ợng này gây gián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oạn giao thông,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ứt gãy chuỗi cung ứng, ảnh h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ởng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ến an toàn công trình, an sinh xã hội và suy giảm khả n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ă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ng phục hồi của kết cấu hạ tầng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ờng bộ.</w:t>
      </w:r>
    </w:p>
    <w:p w14:paraId="35673F13" w14:textId="19E755F4" w:rsidR="00622F79" w:rsidRPr="00622F79" w:rsidRDefault="00622F79" w:rsidP="00622F79">
      <w:pPr>
        <w:pStyle w:val="BodyTextIndent2"/>
        <w:tabs>
          <w:tab w:val="left" w:pos="720"/>
        </w:tabs>
        <w:spacing w:before="60" w:after="60"/>
        <w:ind w:firstLine="567"/>
        <w:rPr>
          <w:rFonts w:ascii="Times New Roman" w:hAnsi="Times New Roman"/>
          <w:spacing w:val="-4"/>
          <w:sz w:val="27"/>
          <w:szCs w:val="27"/>
          <w:lang w:val="nl-NL" w:eastAsia="en-US"/>
        </w:rPr>
      </w:pP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ể chủ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ộng ứng phó, Cục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ờng bộ Việt Nam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đã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xây dựng Dự thảo “Sổ tay vận hành, khai thác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ờng bộ </w:t>
      </w:r>
      <w:r w:rsidR="008F44AF" w:rsidRPr="008F44AF">
        <w:rPr>
          <w:rFonts w:ascii="Times New Roman" w:hAnsi="Times New Roman"/>
          <w:spacing w:val="-4"/>
          <w:sz w:val="27"/>
          <w:szCs w:val="27"/>
          <w:lang w:val="nl-NL" w:eastAsia="en-US"/>
        </w:rPr>
        <w:t>trong công tác phòng chống thiên tai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”, trên c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ơ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sở các v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ă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n bản pháp lý hiện hành gồm: Luật Phòng, chống thiên tai (2013, sửa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ổi 2020); Luật Phòng thủ dân sự (2023); Luật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ờng bộ (2024); các Nghị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ịnh số 66/2021/N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-CP, số 165/2024/N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-CP, số 44/2024/N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-CP và số 200/2025/N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-CP; cùng các Thông t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số 40/2024/TT-BGTVT và số 41/2024/TT-BGTV</w:t>
      </w:r>
      <w:bookmarkStart w:id="0" w:name="_GoBack"/>
      <w:bookmarkEnd w:id="0"/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T</w:t>
      </w:r>
      <w:r w:rsidR="00354CB4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ngày 15/11/2024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.</w:t>
      </w:r>
    </w:p>
    <w:p w14:paraId="54EB870E" w14:textId="77777777" w:rsidR="00622F79" w:rsidRPr="00622F79" w:rsidRDefault="00622F79" w:rsidP="00622F79">
      <w:pPr>
        <w:pStyle w:val="BodyTextIndent2"/>
        <w:tabs>
          <w:tab w:val="left" w:pos="720"/>
        </w:tabs>
        <w:spacing w:before="60" w:after="60"/>
        <w:ind w:firstLine="567"/>
        <w:rPr>
          <w:rFonts w:ascii="Times New Roman" w:hAnsi="Times New Roman"/>
          <w:spacing w:val="-4"/>
          <w:sz w:val="27"/>
          <w:szCs w:val="27"/>
          <w:lang w:val="nl-NL" w:eastAsia="en-US"/>
        </w:rPr>
      </w:pPr>
    </w:p>
    <w:p w14:paraId="6AA9050A" w14:textId="77777777" w:rsidR="00622F79" w:rsidRPr="00622F79" w:rsidRDefault="00622F79" w:rsidP="00622F79">
      <w:pPr>
        <w:pStyle w:val="BodyTextIndent2"/>
        <w:tabs>
          <w:tab w:val="left" w:pos="720"/>
        </w:tabs>
        <w:spacing w:before="60" w:after="60"/>
        <w:ind w:firstLine="567"/>
        <w:rPr>
          <w:rFonts w:ascii="Times New Roman" w:hAnsi="Times New Roman"/>
          <w:spacing w:val="-4"/>
          <w:sz w:val="27"/>
          <w:szCs w:val="27"/>
          <w:lang w:val="nl-NL" w:eastAsia="en-US"/>
        </w:rPr>
      </w:pP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lastRenderedPageBreak/>
        <w:t xml:space="preserve">Cục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ờng bộ Việt Nam trân trọng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ề nghị các c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ơ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quan,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đơ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n vị nghiên cứu, tham gia góp ý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ối với Dự thảo, tập trung vào các nội dung:</w:t>
      </w:r>
    </w:p>
    <w:p w14:paraId="7133527B" w14:textId="77777777" w:rsidR="00622F79" w:rsidRPr="00622F79" w:rsidRDefault="00622F79" w:rsidP="00622F79">
      <w:pPr>
        <w:pStyle w:val="BodyTextIndent2"/>
        <w:tabs>
          <w:tab w:val="left" w:pos="720"/>
        </w:tabs>
        <w:spacing w:before="60" w:after="60"/>
        <w:ind w:firstLine="567"/>
        <w:rPr>
          <w:rFonts w:ascii="Times New Roman" w:hAnsi="Times New Roman"/>
          <w:spacing w:val="-4"/>
          <w:sz w:val="27"/>
          <w:szCs w:val="27"/>
          <w:lang w:val="nl-NL" w:eastAsia="en-US"/>
        </w:rPr>
      </w:pP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(i) tính phù hợp với hệ thống pháp luật hiện hành;</w:t>
      </w:r>
    </w:p>
    <w:p w14:paraId="58F03091" w14:textId="04ED4490" w:rsidR="00622F79" w:rsidRPr="00622F79" w:rsidRDefault="00622F79" w:rsidP="00622F79">
      <w:pPr>
        <w:pStyle w:val="BodyTextIndent2"/>
        <w:tabs>
          <w:tab w:val="left" w:pos="720"/>
        </w:tabs>
        <w:spacing w:before="60" w:after="60"/>
        <w:ind w:firstLine="567"/>
        <w:rPr>
          <w:rFonts w:ascii="Times New Roman" w:hAnsi="Times New Roman"/>
          <w:spacing w:val="-4"/>
          <w:sz w:val="27"/>
          <w:szCs w:val="27"/>
          <w:lang w:val="nl-NL" w:eastAsia="en-US"/>
        </w:rPr>
      </w:pP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(ii) phân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ịnh rõ trách nhiệm giữa Trung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ươ</w:t>
      </w:r>
      <w:r w:rsid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>ng -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ịa ph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ươ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ng </w:t>
      </w:r>
      <w:r w:rsid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>-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đơ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n vị quản lý khai thác và các c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ơ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quan liên quan;</w:t>
      </w:r>
    </w:p>
    <w:p w14:paraId="11841C7F" w14:textId="4245B391" w:rsidR="00622F79" w:rsidRPr="00622F79" w:rsidRDefault="00622F79" w:rsidP="00622F79">
      <w:pPr>
        <w:pStyle w:val="BodyTextIndent2"/>
        <w:tabs>
          <w:tab w:val="left" w:pos="720"/>
        </w:tabs>
        <w:spacing w:before="60" w:after="60"/>
        <w:ind w:firstLine="567"/>
        <w:rPr>
          <w:rFonts w:ascii="Times New Roman" w:hAnsi="Times New Roman"/>
          <w:spacing w:val="-4"/>
          <w:sz w:val="27"/>
          <w:szCs w:val="27"/>
          <w:lang w:val="nl-NL" w:eastAsia="en-US"/>
        </w:rPr>
      </w:pP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(iii) phân loại các hiện t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ợng thời tiết (m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a, ngập, triều c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ờng, gió, bão, sạt lở, tầm nhìn hạn chế, nhiệt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ộ cực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oan, cháy rừng);</w:t>
      </w:r>
    </w:p>
    <w:p w14:paraId="1445E43E" w14:textId="77777777" w:rsidR="00622F79" w:rsidRPr="00622F79" w:rsidRDefault="00622F79" w:rsidP="00622F79">
      <w:pPr>
        <w:pStyle w:val="BodyTextIndent2"/>
        <w:tabs>
          <w:tab w:val="left" w:pos="720"/>
        </w:tabs>
        <w:spacing w:before="60" w:after="60"/>
        <w:ind w:firstLine="567"/>
        <w:rPr>
          <w:rFonts w:ascii="Times New Roman" w:hAnsi="Times New Roman"/>
          <w:spacing w:val="-4"/>
          <w:sz w:val="27"/>
          <w:szCs w:val="27"/>
          <w:lang w:val="nl-NL" w:eastAsia="en-US"/>
        </w:rPr>
      </w:pP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(iv) ng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ỡng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đó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ng/mở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đư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ờng, phân luồng giao thông, hạn chế tốc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ộ;</w:t>
      </w:r>
    </w:p>
    <w:p w14:paraId="5851E987" w14:textId="77777777" w:rsidR="00622F79" w:rsidRPr="00622F79" w:rsidRDefault="00622F79" w:rsidP="00622F79">
      <w:pPr>
        <w:pStyle w:val="BodyTextIndent2"/>
        <w:tabs>
          <w:tab w:val="left" w:pos="720"/>
        </w:tabs>
        <w:spacing w:before="60" w:after="60"/>
        <w:ind w:firstLine="567"/>
        <w:rPr>
          <w:rFonts w:ascii="Times New Roman" w:hAnsi="Times New Roman"/>
          <w:spacing w:val="-4"/>
          <w:sz w:val="27"/>
          <w:szCs w:val="27"/>
          <w:lang w:val="nl-NL" w:eastAsia="en-US"/>
        </w:rPr>
      </w:pP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(v) tổ chức chỉ huy theo cấp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ộ tác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ộng;</w:t>
      </w:r>
    </w:p>
    <w:p w14:paraId="395389F7" w14:textId="1A573975" w:rsidR="00DD672F" w:rsidRDefault="00622F79" w:rsidP="00DD672F">
      <w:pPr>
        <w:pStyle w:val="BodyTextIndent2"/>
        <w:tabs>
          <w:tab w:val="left" w:pos="720"/>
        </w:tabs>
        <w:spacing w:before="60" w:after="60"/>
        <w:ind w:firstLine="567"/>
        <w:rPr>
          <w:rFonts w:ascii="Times New Roman" w:hAnsi="Times New Roman"/>
          <w:spacing w:val="-4"/>
          <w:sz w:val="27"/>
          <w:szCs w:val="27"/>
          <w:lang w:val="nl-NL" w:eastAsia="en-US"/>
        </w:rPr>
      </w:pP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(vi) vai trò của Trung tâm 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="008F44AF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iều hành giao thông (TMC); 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c</w:t>
      </w:r>
      <w:r w:rsidRPr="00622F79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ơ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chế phối hợp liên ngành</w:t>
      </w:r>
      <w:r w:rsidR="008F44AF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và</w:t>
      </w:r>
      <w:r w:rsid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</w:t>
      </w:r>
      <w:r w:rsidR="00DD672F" w:rsidRPr="00DD672F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="00DD672F" w:rsidRP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>ề xuất c</w:t>
      </w:r>
      <w:r w:rsidR="00DD672F" w:rsidRPr="00DD672F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ơ</w:t>
      </w:r>
      <w:r w:rsidR="00DD672F" w:rsidRP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chế phối hợp liên ngành giữa Cục </w:t>
      </w:r>
      <w:r w:rsidR="00DD672F" w:rsidRPr="00DD672F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="00DD672F" w:rsidRP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>BVN</w:t>
      </w:r>
      <w:r w:rsid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-</w:t>
      </w:r>
      <w:r w:rsidR="00DD672F" w:rsidRP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Bộ Công an </w:t>
      </w:r>
      <w:r w:rsid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>-</w:t>
      </w:r>
      <w:r w:rsidR="00DD672F" w:rsidRP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Bộ Quốc phòng </w:t>
      </w:r>
      <w:r w:rsid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>-</w:t>
      </w:r>
      <w:r w:rsidR="00DD672F" w:rsidRP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UBND tỉnh trong các tình huống thời tiết khắc nghiệt, </w:t>
      </w:r>
      <w:r w:rsidR="00DD672F" w:rsidRPr="00DD672F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</w:t>
      </w:r>
      <w:r w:rsidR="00DD672F" w:rsidRP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>ặc biệt với:</w:t>
      </w:r>
      <w:r w:rsidR="008F44AF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</w:t>
      </w:r>
      <w:r w:rsidR="00DD672F" w:rsidRP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>tuyến cao tốc,</w:t>
      </w:r>
      <w:r w:rsid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</w:t>
      </w:r>
      <w:r w:rsidR="00DD672F" w:rsidRP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tuyến </w:t>
      </w:r>
      <w:r w:rsidR="00DD672F" w:rsidRPr="00DD672F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đè</w:t>
      </w:r>
      <w:r w:rsidR="00DD672F" w:rsidRP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>o,</w:t>
      </w:r>
      <w:r w:rsid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</w:t>
      </w:r>
      <w:r w:rsidR="00DD672F" w:rsidRP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hầm </w:t>
      </w:r>
      <w:r w:rsidR="00DD672F" w:rsidRPr="00DD672F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đư</w:t>
      </w:r>
      <w:r w:rsidR="00DD672F" w:rsidRP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>ờng bộ,</w:t>
      </w:r>
      <w:r w:rsid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</w:t>
      </w:r>
      <w:r w:rsidR="00DD672F" w:rsidRP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>khu vực ngập sâu</w:t>
      </w:r>
      <w:r w:rsid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>,</w:t>
      </w:r>
      <w:r w:rsidR="00DD672F" w:rsidRP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 xml:space="preserve"> triều c</w:t>
      </w:r>
      <w:r w:rsidR="00DD672F" w:rsidRPr="00DD672F">
        <w:rPr>
          <w:rFonts w:ascii="Times New Roman" w:hAnsi="Times New Roman" w:hint="eastAsia"/>
          <w:spacing w:val="-4"/>
          <w:sz w:val="27"/>
          <w:szCs w:val="27"/>
          <w:lang w:val="nl-NL" w:eastAsia="en-US"/>
        </w:rPr>
        <w:t>ư</w:t>
      </w:r>
      <w:r w:rsidR="00DD672F" w:rsidRPr="00DD672F">
        <w:rPr>
          <w:rFonts w:ascii="Times New Roman" w:hAnsi="Times New Roman"/>
          <w:spacing w:val="-4"/>
          <w:sz w:val="27"/>
          <w:szCs w:val="27"/>
          <w:lang w:val="nl-NL" w:eastAsia="en-US"/>
        </w:rPr>
        <w:t>ờng</w:t>
      </w:r>
      <w:r w:rsidRPr="00622F79">
        <w:rPr>
          <w:rFonts w:ascii="Times New Roman" w:hAnsi="Times New Roman"/>
          <w:spacing w:val="-4"/>
          <w:sz w:val="27"/>
          <w:szCs w:val="27"/>
          <w:lang w:val="nl-NL" w:eastAsia="en-US"/>
        </w:rPr>
        <w:t>.</w:t>
      </w:r>
    </w:p>
    <w:p w14:paraId="1F434B5E" w14:textId="6DC315B1" w:rsidR="00096F05" w:rsidRPr="00096F05" w:rsidRDefault="00096F05" w:rsidP="00622F79">
      <w:pPr>
        <w:pStyle w:val="BodyTextIndent2"/>
        <w:tabs>
          <w:tab w:val="left" w:pos="720"/>
        </w:tabs>
        <w:spacing w:before="60" w:after="60"/>
        <w:ind w:firstLine="567"/>
        <w:rPr>
          <w:rFonts w:ascii="Times New Roman" w:hAnsi="Times New Roman"/>
          <w:spacing w:val="-2"/>
          <w:sz w:val="27"/>
          <w:szCs w:val="27"/>
          <w:lang w:val="nl-NL" w:eastAsia="en-US"/>
        </w:rPr>
      </w:pPr>
      <w:r w:rsidRPr="00096F05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Đ</w:t>
      </w:r>
      <w:r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>ề nghị các c</w:t>
      </w:r>
      <w:r w:rsidRPr="00096F05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ơ</w:t>
      </w:r>
      <w:r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 quan, </w:t>
      </w:r>
      <w:r w:rsidRPr="00096F05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đơ</w:t>
      </w:r>
      <w:r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n vị, </w:t>
      </w:r>
      <w:r>
        <w:rPr>
          <w:rFonts w:ascii="Times New Roman" w:hAnsi="Times New Roman"/>
          <w:spacing w:val="-2"/>
          <w:sz w:val="27"/>
          <w:szCs w:val="27"/>
          <w:lang w:val="nl-NL" w:eastAsia="en-US"/>
        </w:rPr>
        <w:t>V</w:t>
      </w:r>
      <w:r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iện khoa học, </w:t>
      </w:r>
      <w:r w:rsidR="008F44AF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Trường Đại học, </w:t>
      </w:r>
      <w:r>
        <w:rPr>
          <w:rFonts w:ascii="Times New Roman" w:hAnsi="Times New Roman"/>
          <w:spacing w:val="-2"/>
          <w:sz w:val="27"/>
          <w:szCs w:val="27"/>
          <w:lang w:val="nl-NL" w:eastAsia="en-US"/>
        </w:rPr>
        <w:t>B</w:t>
      </w:r>
      <w:r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>an quản lý dự án,</w:t>
      </w:r>
      <w:r w:rsidR="00702FE0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 </w:t>
      </w:r>
      <w:r w:rsidR="00702FE0"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>Hội A</w:t>
      </w:r>
      <w:r w:rsidR="00702FE0">
        <w:rPr>
          <w:rFonts w:ascii="Times New Roman" w:hAnsi="Times New Roman"/>
          <w:spacing w:val="-2"/>
          <w:sz w:val="27"/>
          <w:szCs w:val="27"/>
          <w:lang w:val="nl-NL" w:eastAsia="en-US"/>
        </w:rPr>
        <w:t>TGT</w:t>
      </w:r>
      <w:r w:rsidR="00702FE0"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 Việt Nam,</w:t>
      </w:r>
      <w:r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 các </w:t>
      </w:r>
      <w:r>
        <w:rPr>
          <w:rFonts w:ascii="Times New Roman" w:hAnsi="Times New Roman"/>
          <w:spacing w:val="-2"/>
          <w:sz w:val="27"/>
          <w:szCs w:val="27"/>
          <w:lang w:val="nl-NL" w:eastAsia="en-US"/>
        </w:rPr>
        <w:t>N</w:t>
      </w:r>
      <w:r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hà </w:t>
      </w:r>
      <w:r w:rsidRPr="00096F05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đ</w:t>
      </w:r>
      <w:r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>ầu t</w:t>
      </w:r>
      <w:r w:rsidRPr="00096F05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ư</w:t>
      </w:r>
      <w:r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>/Doanh nghiệp dự án nghiên cứu, gửi ý kiến góp ý bằng v</w:t>
      </w:r>
      <w:r w:rsidRPr="00096F05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ă</w:t>
      </w:r>
      <w:r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>n bản tr</w:t>
      </w:r>
      <w:r w:rsidRPr="00096F05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ư</w:t>
      </w:r>
      <w:r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ớc ngày 20/01/2026. Thông tin góp ý gửi về Phòng Quản lý, tổ chức giao thông </w:t>
      </w:r>
      <w:r>
        <w:rPr>
          <w:rFonts w:ascii="Times New Roman" w:hAnsi="Times New Roman"/>
          <w:spacing w:val="-2"/>
          <w:sz w:val="27"/>
          <w:szCs w:val="27"/>
          <w:lang w:val="nl-NL" w:eastAsia="en-US"/>
        </w:rPr>
        <w:t>-</w:t>
      </w:r>
      <w:r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 Cục </w:t>
      </w:r>
      <w:r w:rsidRPr="00096F05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Đư</w:t>
      </w:r>
      <w:r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ờng bộ Việt Nam, theo </w:t>
      </w:r>
      <w:r w:rsidRPr="00096F05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đ</w:t>
      </w:r>
      <w:r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>ịa chỉ th</w:t>
      </w:r>
      <w:r w:rsidRPr="00096F05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ư</w:t>
      </w:r>
      <w:r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 </w:t>
      </w:r>
      <w:r w:rsidRPr="00096F05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đ</w:t>
      </w:r>
      <w:r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iện tử: Vutuan345@gmail.com, </w:t>
      </w:r>
      <w:r w:rsidRPr="00096F05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đ</w:t>
      </w:r>
      <w:r w:rsidRPr="00096F05">
        <w:rPr>
          <w:rFonts w:ascii="Times New Roman" w:hAnsi="Times New Roman"/>
          <w:spacing w:val="-2"/>
          <w:sz w:val="27"/>
          <w:szCs w:val="27"/>
          <w:lang w:val="nl-NL" w:eastAsia="en-US"/>
        </w:rPr>
        <w:t>iện thoại: 0983.888.345.</w:t>
      </w:r>
    </w:p>
    <w:p w14:paraId="57EDF29A" w14:textId="5FFC0FF6" w:rsidR="00076462" w:rsidRDefault="00076462" w:rsidP="00DD672F">
      <w:pPr>
        <w:pStyle w:val="BodyTextIndent2"/>
        <w:tabs>
          <w:tab w:val="left" w:pos="720"/>
        </w:tabs>
        <w:spacing w:before="60" w:after="60"/>
        <w:ind w:firstLine="567"/>
        <w:rPr>
          <w:rFonts w:ascii="Times New Roman" w:hAnsi="Times New Roman"/>
          <w:spacing w:val="-2"/>
          <w:sz w:val="27"/>
          <w:szCs w:val="27"/>
          <w:lang w:val="nl-NL" w:eastAsia="en-US"/>
        </w:rPr>
      </w:pPr>
      <w:r w:rsidRPr="00076462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Cục </w:t>
      </w:r>
      <w:r w:rsidRPr="00076462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Đư</w:t>
      </w:r>
      <w:r w:rsidRPr="00076462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ờng bộ Việt Nam trân trọng </w:t>
      </w:r>
      <w:r w:rsidRPr="00076462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đ</w:t>
      </w:r>
      <w:r w:rsidRPr="00076462">
        <w:rPr>
          <w:rFonts w:ascii="Times New Roman" w:hAnsi="Times New Roman"/>
          <w:spacing w:val="-2"/>
          <w:sz w:val="27"/>
          <w:szCs w:val="27"/>
          <w:lang w:val="nl-NL" w:eastAsia="en-US"/>
        </w:rPr>
        <w:t>ề nghị sự phối hợp chặt chẽ và tham gia tích cực của các c</w:t>
      </w:r>
      <w:r w:rsidRPr="00076462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ơ</w:t>
      </w:r>
      <w:r w:rsidRPr="00076462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 quan, Quý Tr</w:t>
      </w:r>
      <w:r w:rsidRPr="00076462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ư</w:t>
      </w:r>
      <w:r w:rsidRPr="00076462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ờng, các Khu Quản lý </w:t>
      </w:r>
      <w:r w:rsidRPr="00076462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đư</w:t>
      </w:r>
      <w:r w:rsidRPr="00076462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ờng bộ, Hội An toàn giao thông Việt Nam, các Doanh nghiệp dự án, VEC và các </w:t>
      </w:r>
      <w:r w:rsidRPr="00076462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đơ</w:t>
      </w:r>
      <w:r w:rsidRPr="00076462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n vị trực thuộc Cục </w:t>
      </w:r>
      <w:r w:rsidR="00BF49D8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Đường bộ Việt Nam </w:t>
      </w:r>
      <w:r w:rsidRPr="00076462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nhằm bảo </w:t>
      </w:r>
      <w:r w:rsidRPr="00076462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đ</w:t>
      </w:r>
      <w:r w:rsidRPr="00076462">
        <w:rPr>
          <w:rFonts w:ascii="Times New Roman" w:hAnsi="Times New Roman"/>
          <w:spacing w:val="-2"/>
          <w:sz w:val="27"/>
          <w:szCs w:val="27"/>
          <w:lang w:val="nl-NL" w:eastAsia="en-US"/>
        </w:rPr>
        <w:t xml:space="preserve">ảm tổ chức thực hiện kịp thời, hiệu quả các nhiệm vụ </w:t>
      </w:r>
      <w:r w:rsidRPr="00076462">
        <w:rPr>
          <w:rFonts w:ascii="Times New Roman" w:hAnsi="Times New Roman" w:hint="eastAsia"/>
          <w:spacing w:val="-2"/>
          <w:sz w:val="27"/>
          <w:szCs w:val="27"/>
          <w:lang w:val="nl-NL" w:eastAsia="en-US"/>
        </w:rPr>
        <w:t>đư</w:t>
      </w:r>
      <w:r w:rsidRPr="00076462">
        <w:rPr>
          <w:rFonts w:ascii="Times New Roman" w:hAnsi="Times New Roman"/>
          <w:spacing w:val="-2"/>
          <w:sz w:val="27"/>
          <w:szCs w:val="27"/>
          <w:lang w:val="nl-NL" w:eastAsia="en-US"/>
        </w:rPr>
        <w:t>ợc giao./.</w:t>
      </w:r>
    </w:p>
    <w:p w14:paraId="0CD2C25A" w14:textId="6C0A0851" w:rsidR="006E2B03" w:rsidRDefault="00DD672F" w:rsidP="00DD672F">
      <w:pPr>
        <w:pStyle w:val="BodyTextIndent2"/>
        <w:tabs>
          <w:tab w:val="left" w:pos="720"/>
        </w:tabs>
        <w:spacing w:before="60" w:after="60"/>
        <w:ind w:firstLine="567"/>
        <w:rPr>
          <w:rFonts w:ascii="Times New Roman" w:hAnsi="Times New Roman"/>
          <w:i/>
          <w:spacing w:val="-2"/>
          <w:sz w:val="27"/>
          <w:szCs w:val="27"/>
          <w:lang w:val="nl-NL" w:eastAsia="en-US"/>
        </w:rPr>
      </w:pPr>
      <w:r>
        <w:rPr>
          <w:rFonts w:ascii="Times New Roman" w:hAnsi="Times New Roman"/>
          <w:i/>
          <w:spacing w:val="-2"/>
          <w:sz w:val="27"/>
          <w:szCs w:val="27"/>
          <w:lang w:val="nl-NL" w:eastAsia="en-US"/>
        </w:rPr>
        <w:t>Gửi k</w:t>
      </w:r>
      <w:r w:rsidRPr="00DD672F">
        <w:rPr>
          <w:rFonts w:ascii="Times New Roman" w:hAnsi="Times New Roman"/>
          <w:i/>
          <w:spacing w:val="-2"/>
          <w:sz w:val="27"/>
          <w:szCs w:val="27"/>
          <w:lang w:val="nl-NL" w:eastAsia="en-US"/>
        </w:rPr>
        <w:t>èm theo v</w:t>
      </w:r>
      <w:r w:rsidRPr="00DD672F">
        <w:rPr>
          <w:rFonts w:ascii="Times New Roman" w:hAnsi="Times New Roman" w:hint="eastAsia"/>
          <w:i/>
          <w:spacing w:val="-2"/>
          <w:sz w:val="27"/>
          <w:szCs w:val="27"/>
          <w:lang w:val="nl-NL" w:eastAsia="en-US"/>
        </w:rPr>
        <w:t>ă</w:t>
      </w:r>
      <w:r w:rsidRPr="00DD672F">
        <w:rPr>
          <w:rFonts w:ascii="Times New Roman" w:hAnsi="Times New Roman"/>
          <w:i/>
          <w:spacing w:val="-2"/>
          <w:sz w:val="27"/>
          <w:szCs w:val="27"/>
          <w:lang w:val="nl-NL" w:eastAsia="en-US"/>
        </w:rPr>
        <w:t xml:space="preserve">n bản này là Dự thảo Sổ tay (bản Word) </w:t>
      </w:r>
      <w:r w:rsidRPr="00DD672F">
        <w:rPr>
          <w:rFonts w:ascii="Times New Roman" w:hAnsi="Times New Roman" w:hint="eastAsia"/>
          <w:i/>
          <w:spacing w:val="-2"/>
          <w:sz w:val="27"/>
          <w:szCs w:val="27"/>
          <w:lang w:val="nl-NL" w:eastAsia="en-US"/>
        </w:rPr>
        <w:t>đ</w:t>
      </w:r>
      <w:r w:rsidRPr="00DD672F">
        <w:rPr>
          <w:rFonts w:ascii="Times New Roman" w:hAnsi="Times New Roman"/>
          <w:i/>
          <w:spacing w:val="-2"/>
          <w:sz w:val="27"/>
          <w:szCs w:val="27"/>
          <w:lang w:val="nl-NL" w:eastAsia="en-US"/>
        </w:rPr>
        <w:t>ể nghiên cứu và tham gia ý kiến</w:t>
      </w:r>
      <w:r>
        <w:rPr>
          <w:rFonts w:ascii="Times New Roman" w:hAnsi="Times New Roman"/>
          <w:i/>
          <w:spacing w:val="-2"/>
          <w:sz w:val="27"/>
          <w:szCs w:val="27"/>
          <w:lang w:val="nl-NL" w:eastAsia="en-US"/>
        </w:rPr>
        <w:t xml:space="preserve"> theo địa chỉ: </w:t>
      </w:r>
    </w:p>
    <w:p w14:paraId="751C7831" w14:textId="3AA6EF06" w:rsidR="007B5E4F" w:rsidRDefault="006E2B03" w:rsidP="00DD672F">
      <w:pPr>
        <w:pStyle w:val="BodyTextIndent2"/>
        <w:tabs>
          <w:tab w:val="left" w:pos="720"/>
        </w:tabs>
        <w:spacing w:before="60" w:after="60"/>
        <w:ind w:firstLine="567"/>
        <w:rPr>
          <w:rFonts w:ascii="Times New Roman" w:hAnsi="Times New Roman"/>
          <w:i/>
          <w:spacing w:val="-2"/>
          <w:sz w:val="27"/>
          <w:szCs w:val="27"/>
          <w:lang w:val="nl-NL" w:eastAsia="en-US"/>
        </w:rPr>
      </w:pPr>
      <w:hyperlink r:id="rId8" w:history="1">
        <w:r w:rsidRPr="0014153C">
          <w:rPr>
            <w:rStyle w:val="Hyperlink"/>
            <w:rFonts w:ascii="Times New Roman" w:hAnsi="Times New Roman"/>
            <w:i/>
            <w:spacing w:val="-2"/>
            <w:sz w:val="27"/>
            <w:szCs w:val="27"/>
            <w:lang w:val="nl-NL" w:eastAsia="en-US"/>
          </w:rPr>
          <w:t>https://docs.google.com/document/d/1imOC5r9jwju7uF2saJEzRtrfn-BS9h9c/edit</w:t>
        </w:r>
      </w:hyperlink>
    </w:p>
    <w:p w14:paraId="0A681448" w14:textId="77777777" w:rsidR="006E2B03" w:rsidRDefault="006E2B03" w:rsidP="00DD672F">
      <w:pPr>
        <w:pStyle w:val="BodyTextIndent2"/>
        <w:tabs>
          <w:tab w:val="left" w:pos="720"/>
        </w:tabs>
        <w:spacing w:before="60" w:after="60"/>
        <w:ind w:firstLine="567"/>
        <w:rPr>
          <w:rFonts w:ascii="Times New Roman" w:hAnsi="Times New Roman"/>
          <w:i/>
          <w:spacing w:val="-2"/>
          <w:sz w:val="27"/>
          <w:szCs w:val="27"/>
          <w:lang w:val="nl-NL" w:eastAsia="en-US"/>
        </w:rPr>
      </w:pPr>
    </w:p>
    <w:tbl>
      <w:tblPr>
        <w:tblW w:w="9463" w:type="dxa"/>
        <w:tblLook w:val="01E0" w:firstRow="1" w:lastRow="1" w:firstColumn="1" w:lastColumn="1" w:noHBand="0" w:noVBand="0"/>
      </w:tblPr>
      <w:tblGrid>
        <w:gridCol w:w="4786"/>
        <w:gridCol w:w="4677"/>
      </w:tblGrid>
      <w:tr w:rsidR="00BC757C" w:rsidRPr="00502FCD" w14:paraId="7C991CE8" w14:textId="77777777" w:rsidTr="00370F7C">
        <w:trPr>
          <w:trHeight w:val="2131"/>
        </w:trPr>
        <w:tc>
          <w:tcPr>
            <w:tcW w:w="4786" w:type="dxa"/>
          </w:tcPr>
          <w:p w14:paraId="57F5AD4D" w14:textId="77777777" w:rsidR="00BC757C" w:rsidRPr="00370F7C" w:rsidRDefault="00BC757C" w:rsidP="00370F7C">
            <w:pPr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370F7C">
              <w:rPr>
                <w:rFonts w:ascii="Times New Roman" w:hAnsi="Times New Roman"/>
                <w:b/>
                <w:i/>
                <w:szCs w:val="24"/>
                <w:lang w:val="vi-VN"/>
              </w:rPr>
              <w:t xml:space="preserve">Nơi nhận: </w:t>
            </w:r>
          </w:p>
          <w:p w14:paraId="070639E5" w14:textId="77777777" w:rsidR="009D32F3" w:rsidRPr="009266A1" w:rsidRDefault="00BC757C" w:rsidP="00370F7C">
            <w:pPr>
              <w:rPr>
                <w:rFonts w:ascii="Times New Roman" w:hAnsi="Times New Roman"/>
                <w:sz w:val="22"/>
                <w:szCs w:val="24"/>
                <w:lang w:val="pt-BR"/>
              </w:rPr>
            </w:pPr>
            <w:r w:rsidRPr="009266A1">
              <w:rPr>
                <w:rFonts w:ascii="Times New Roman" w:hAnsi="Times New Roman"/>
                <w:sz w:val="22"/>
                <w:szCs w:val="24"/>
                <w:lang w:val="vi-VN"/>
              </w:rPr>
              <w:t xml:space="preserve">- </w:t>
            </w:r>
            <w:r w:rsidR="009D32F3" w:rsidRPr="009266A1">
              <w:rPr>
                <w:rFonts w:ascii="Times New Roman" w:hAnsi="Times New Roman"/>
                <w:sz w:val="22"/>
                <w:szCs w:val="24"/>
                <w:lang w:val="vi-VN"/>
              </w:rPr>
              <w:t>Nh</w:t>
            </w:r>
            <w:r w:rsidR="009D32F3" w:rsidRPr="009266A1">
              <w:rPr>
                <w:rFonts w:ascii="Times New Roman" w:hAnsi="Times New Roman"/>
                <w:sz w:val="22"/>
                <w:szCs w:val="24"/>
                <w:lang w:val="vi-VN"/>
              </w:rPr>
              <w:softHyphen/>
              <w:t>ư trên;</w:t>
            </w:r>
          </w:p>
          <w:p w14:paraId="14E7AE48" w14:textId="77777777" w:rsidR="002E0FC0" w:rsidRPr="009266A1" w:rsidRDefault="002E0FC0" w:rsidP="00370F7C">
            <w:pPr>
              <w:rPr>
                <w:rFonts w:ascii="Times New Roman" w:hAnsi="Times New Roman"/>
                <w:sz w:val="22"/>
                <w:szCs w:val="24"/>
                <w:lang w:val="pt-BR"/>
              </w:rPr>
            </w:pPr>
            <w:r w:rsidRPr="009266A1">
              <w:rPr>
                <w:rFonts w:ascii="Times New Roman" w:hAnsi="Times New Roman"/>
                <w:sz w:val="22"/>
                <w:szCs w:val="24"/>
                <w:lang w:val="vi-VN"/>
              </w:rPr>
              <w:t xml:space="preserve">- Cục trưởng </w:t>
            </w:r>
            <w:r w:rsidRPr="009266A1">
              <w:rPr>
                <w:rFonts w:ascii="Times New Roman" w:hAnsi="Times New Roman"/>
                <w:sz w:val="22"/>
                <w:szCs w:val="24"/>
                <w:lang w:val="pt-BR"/>
              </w:rPr>
              <w:t>(</w:t>
            </w:r>
            <w:r w:rsidR="00911E31" w:rsidRPr="009266A1">
              <w:rPr>
                <w:rFonts w:ascii="Times New Roman" w:hAnsi="Times New Roman"/>
                <w:sz w:val="22"/>
                <w:szCs w:val="24"/>
                <w:lang w:val="pt-BR"/>
              </w:rPr>
              <w:t xml:space="preserve">để </w:t>
            </w:r>
            <w:r w:rsidR="002C2B9D" w:rsidRPr="009266A1">
              <w:rPr>
                <w:rFonts w:ascii="Times New Roman" w:hAnsi="Times New Roman"/>
                <w:sz w:val="22"/>
                <w:szCs w:val="24"/>
                <w:lang w:val="pt-BR"/>
              </w:rPr>
              <w:t>báo cáo</w:t>
            </w:r>
            <w:r w:rsidRPr="009266A1">
              <w:rPr>
                <w:rFonts w:ascii="Times New Roman" w:hAnsi="Times New Roman"/>
                <w:sz w:val="22"/>
                <w:szCs w:val="24"/>
                <w:lang w:val="pt-BR"/>
              </w:rPr>
              <w:t>);</w:t>
            </w:r>
          </w:p>
          <w:p w14:paraId="379EB3C1" w14:textId="6DF84AEF" w:rsidR="00BC757C" w:rsidRPr="00502FCD" w:rsidRDefault="00AC7670" w:rsidP="009266A1">
            <w:pPr>
              <w:rPr>
                <w:rFonts w:ascii="Times New Roman" w:hAnsi="Times New Roman"/>
                <w:sz w:val="22"/>
                <w:szCs w:val="22"/>
                <w:lang w:val="sv-SE"/>
              </w:rPr>
            </w:pPr>
            <w:r w:rsidRPr="009266A1">
              <w:rPr>
                <w:rFonts w:ascii="Times New Roman" w:hAnsi="Times New Roman"/>
                <w:sz w:val="22"/>
                <w:szCs w:val="24"/>
                <w:lang w:val="pt-BR"/>
              </w:rPr>
              <w:t>-</w:t>
            </w:r>
            <w:r w:rsidR="00C47022" w:rsidRPr="009266A1">
              <w:rPr>
                <w:rFonts w:ascii="Times New Roman" w:hAnsi="Times New Roman"/>
                <w:sz w:val="22"/>
                <w:szCs w:val="24"/>
                <w:lang w:val="pt-BR"/>
              </w:rPr>
              <w:t xml:space="preserve"> </w:t>
            </w:r>
            <w:r w:rsidR="009D32F3" w:rsidRPr="009266A1">
              <w:rPr>
                <w:rFonts w:ascii="Times New Roman" w:hAnsi="Times New Roman"/>
                <w:sz w:val="22"/>
                <w:szCs w:val="24"/>
                <w:lang w:val="vi-VN"/>
              </w:rPr>
              <w:t>L</w:t>
            </w:r>
            <w:r w:rsidR="009D32F3" w:rsidRPr="009266A1">
              <w:rPr>
                <w:rFonts w:ascii="Times New Roman" w:hAnsi="Times New Roman"/>
                <w:sz w:val="22"/>
                <w:szCs w:val="24"/>
                <w:lang w:val="vi-VN"/>
              </w:rPr>
              <w:softHyphen/>
              <w:t>ưu</w:t>
            </w:r>
            <w:r w:rsidR="004B00D6" w:rsidRPr="009266A1">
              <w:rPr>
                <w:rFonts w:ascii="Times New Roman" w:hAnsi="Times New Roman"/>
                <w:sz w:val="22"/>
                <w:szCs w:val="24"/>
                <w:lang w:val="pt-BR"/>
              </w:rPr>
              <w:t>:</w:t>
            </w:r>
            <w:r w:rsidR="009D32F3" w:rsidRPr="009266A1">
              <w:rPr>
                <w:rFonts w:ascii="Times New Roman" w:hAnsi="Times New Roman"/>
                <w:sz w:val="22"/>
                <w:szCs w:val="24"/>
                <w:lang w:val="vi-VN"/>
              </w:rPr>
              <w:t xml:space="preserve"> VT, T</w:t>
            </w:r>
            <w:r w:rsidR="00D56652" w:rsidRPr="009266A1">
              <w:rPr>
                <w:rFonts w:ascii="Times New Roman" w:hAnsi="Times New Roman"/>
                <w:sz w:val="22"/>
                <w:szCs w:val="24"/>
                <w:lang w:val="pt-BR"/>
              </w:rPr>
              <w:t>CGT</w:t>
            </w:r>
            <w:r w:rsidR="00217C99" w:rsidRPr="0023714D">
              <w:rPr>
                <w:rFonts w:ascii="Times New Roman" w:hAnsi="Times New Roman"/>
                <w:sz w:val="20"/>
                <w:szCs w:val="24"/>
                <w:vertAlign w:val="subscript"/>
                <w:lang w:val="vi-VN"/>
              </w:rPr>
              <w:t>(</w:t>
            </w:r>
            <w:r w:rsidR="002A0FF0" w:rsidRPr="0023714D">
              <w:rPr>
                <w:rFonts w:ascii="Times New Roman" w:hAnsi="Times New Roman"/>
                <w:sz w:val="20"/>
                <w:szCs w:val="24"/>
                <w:vertAlign w:val="subscript"/>
                <w:lang w:val="pt-BR"/>
              </w:rPr>
              <w:t>Vũ Tuấn</w:t>
            </w:r>
            <w:r w:rsidR="00217C99" w:rsidRPr="0023714D">
              <w:rPr>
                <w:rFonts w:ascii="Times New Roman" w:hAnsi="Times New Roman"/>
                <w:sz w:val="20"/>
                <w:szCs w:val="24"/>
                <w:vertAlign w:val="subscript"/>
                <w:lang w:val="vi-VN"/>
              </w:rPr>
              <w:t>)</w:t>
            </w:r>
            <w:r w:rsidR="009D32F3" w:rsidRPr="00370F7C">
              <w:rPr>
                <w:rFonts w:ascii="Times New Roman" w:hAnsi="Times New Roman"/>
                <w:szCs w:val="24"/>
                <w:lang w:val="vi-VN"/>
              </w:rPr>
              <w:t>.</w:t>
            </w:r>
          </w:p>
        </w:tc>
        <w:tc>
          <w:tcPr>
            <w:tcW w:w="4677" w:type="dxa"/>
          </w:tcPr>
          <w:p w14:paraId="5E62D51E" w14:textId="77777777" w:rsidR="00BC757C" w:rsidRPr="00502FCD" w:rsidRDefault="00BE5F82" w:rsidP="004847BB">
            <w:pPr>
              <w:jc w:val="center"/>
              <w:rPr>
                <w:rFonts w:ascii="Times New Roman" w:hAnsi="Times New Roman"/>
                <w:b/>
                <w:bCs/>
                <w:snapToGrid w:val="0"/>
                <w:sz w:val="28"/>
                <w:szCs w:val="28"/>
                <w:lang w:val="sv-SE"/>
              </w:rPr>
            </w:pPr>
            <w:r w:rsidRPr="00502FCD">
              <w:rPr>
                <w:rFonts w:ascii="Times New Roman" w:hAnsi="Times New Roman"/>
                <w:b/>
                <w:bCs/>
                <w:snapToGrid w:val="0"/>
                <w:sz w:val="28"/>
                <w:szCs w:val="28"/>
                <w:lang w:val="sv-SE"/>
              </w:rPr>
              <w:t>KT</w:t>
            </w:r>
            <w:r w:rsidR="00BC757C" w:rsidRPr="00502FCD">
              <w:rPr>
                <w:rFonts w:ascii="Times New Roman" w:hAnsi="Times New Roman"/>
                <w:b/>
                <w:bCs/>
                <w:snapToGrid w:val="0"/>
                <w:sz w:val="28"/>
                <w:szCs w:val="28"/>
                <w:lang w:val="sv-SE"/>
              </w:rPr>
              <w:t>. CỤC TRƯỞNG</w:t>
            </w:r>
          </w:p>
          <w:p w14:paraId="1096D038" w14:textId="77777777" w:rsidR="00BE5F82" w:rsidRPr="00502FCD" w:rsidRDefault="00BE5F82" w:rsidP="004847BB">
            <w:pPr>
              <w:jc w:val="center"/>
              <w:rPr>
                <w:rFonts w:ascii="Times New Roman" w:hAnsi="Times New Roman"/>
                <w:b/>
                <w:bCs/>
                <w:snapToGrid w:val="0"/>
                <w:sz w:val="28"/>
                <w:szCs w:val="28"/>
                <w:lang w:val="sv-SE"/>
              </w:rPr>
            </w:pPr>
            <w:r w:rsidRPr="00502FCD">
              <w:rPr>
                <w:rFonts w:ascii="Times New Roman" w:hAnsi="Times New Roman"/>
                <w:b/>
                <w:bCs/>
                <w:snapToGrid w:val="0"/>
                <w:sz w:val="28"/>
                <w:szCs w:val="28"/>
                <w:lang w:val="sv-SE"/>
              </w:rPr>
              <w:t>PHÓ CỤC TRƯỞNG</w:t>
            </w:r>
          </w:p>
          <w:p w14:paraId="04BEB28A" w14:textId="77777777" w:rsidR="003A4A98" w:rsidRDefault="003A4A98" w:rsidP="00F433ED">
            <w:pPr>
              <w:pStyle w:val="BodyText2"/>
              <w:jc w:val="center"/>
              <w:rPr>
                <w:rFonts w:ascii="Times New Roman" w:hAnsi="Times New Roman"/>
                <w:b/>
                <w:i/>
                <w:iCs/>
                <w:szCs w:val="28"/>
                <w:lang w:val="sv-SE"/>
              </w:rPr>
            </w:pPr>
          </w:p>
          <w:p w14:paraId="7D5D0C8F" w14:textId="77777777" w:rsidR="00D1618C" w:rsidRDefault="00D1618C" w:rsidP="00F433ED">
            <w:pPr>
              <w:pStyle w:val="BodyText2"/>
              <w:jc w:val="center"/>
              <w:rPr>
                <w:rFonts w:ascii="Times New Roman" w:hAnsi="Times New Roman"/>
                <w:b/>
                <w:i/>
                <w:iCs/>
                <w:szCs w:val="28"/>
                <w:lang w:val="sv-SE"/>
              </w:rPr>
            </w:pPr>
          </w:p>
          <w:p w14:paraId="2B3A5DB4" w14:textId="77777777" w:rsidR="00D1618C" w:rsidRDefault="00D1618C" w:rsidP="00F433ED">
            <w:pPr>
              <w:pStyle w:val="BodyText2"/>
              <w:jc w:val="center"/>
              <w:rPr>
                <w:rFonts w:ascii="Times New Roman" w:hAnsi="Times New Roman"/>
                <w:b/>
                <w:i/>
                <w:iCs/>
                <w:szCs w:val="28"/>
                <w:lang w:val="sv-SE"/>
              </w:rPr>
            </w:pPr>
          </w:p>
          <w:p w14:paraId="62B95FB2" w14:textId="372AE6AC" w:rsidR="00BC757C" w:rsidRPr="00502FCD" w:rsidRDefault="009E222B" w:rsidP="00473862">
            <w:pPr>
              <w:pStyle w:val="BodyText2"/>
              <w:spacing w:before="240"/>
              <w:jc w:val="center"/>
              <w:rPr>
                <w:rFonts w:ascii="Times New Roman" w:hAnsi="Times New Roman"/>
                <w:b/>
                <w:iCs/>
                <w:szCs w:val="28"/>
                <w:lang w:val="vi-VN"/>
              </w:rPr>
            </w:pPr>
            <w:r w:rsidRPr="00502FCD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Nguyễn </w:t>
            </w:r>
            <w:r w:rsidR="00473862">
              <w:rPr>
                <w:rFonts w:ascii="Times New Roman" w:hAnsi="Times New Roman"/>
                <w:b/>
                <w:iCs/>
                <w:szCs w:val="28"/>
                <w:lang w:val="sv-SE"/>
              </w:rPr>
              <w:t>Thanh Hoài</w:t>
            </w:r>
          </w:p>
        </w:tc>
      </w:tr>
    </w:tbl>
    <w:p w14:paraId="6CE839B8" w14:textId="2510F6B8" w:rsidR="00767395" w:rsidRDefault="00767395" w:rsidP="003C3273">
      <w:pPr>
        <w:pStyle w:val="NormalWeb"/>
        <w:ind w:firstLine="720"/>
        <w:jc w:val="both"/>
        <w:rPr>
          <w:rFonts w:asciiTheme="majorHAnsi" w:hAnsiTheme="majorHAnsi" w:cstheme="majorHAnsi"/>
          <w:spacing w:val="-6"/>
          <w:sz w:val="28"/>
          <w:szCs w:val="28"/>
        </w:rPr>
      </w:pPr>
    </w:p>
    <w:p w14:paraId="16D5C631" w14:textId="3C1B6EA1" w:rsidR="003B1CE5" w:rsidRDefault="003B1CE5" w:rsidP="003C3273">
      <w:pPr>
        <w:pStyle w:val="NormalWeb"/>
        <w:ind w:firstLine="720"/>
        <w:jc w:val="both"/>
        <w:rPr>
          <w:rFonts w:asciiTheme="majorHAnsi" w:hAnsiTheme="majorHAnsi" w:cstheme="majorHAnsi"/>
          <w:spacing w:val="-6"/>
          <w:sz w:val="28"/>
          <w:szCs w:val="28"/>
        </w:rPr>
      </w:pPr>
    </w:p>
    <w:p w14:paraId="27B44B5B" w14:textId="06378B2C" w:rsidR="003B1CE5" w:rsidRDefault="003B1CE5" w:rsidP="00221506">
      <w:pPr>
        <w:pStyle w:val="NormalWeb"/>
        <w:jc w:val="both"/>
        <w:rPr>
          <w:rFonts w:asciiTheme="majorHAnsi" w:hAnsiTheme="majorHAnsi" w:cstheme="majorHAnsi"/>
          <w:spacing w:val="-6"/>
          <w:sz w:val="28"/>
          <w:szCs w:val="28"/>
        </w:rPr>
      </w:pPr>
    </w:p>
    <w:p w14:paraId="39DF6260" w14:textId="1B6DE69B" w:rsidR="003B1CE5" w:rsidRDefault="003B1CE5" w:rsidP="003C3273">
      <w:pPr>
        <w:pStyle w:val="NormalWeb"/>
        <w:ind w:firstLine="720"/>
        <w:jc w:val="both"/>
        <w:rPr>
          <w:rFonts w:asciiTheme="majorHAnsi" w:hAnsiTheme="majorHAnsi" w:cstheme="majorHAnsi"/>
          <w:spacing w:val="-6"/>
          <w:sz w:val="28"/>
          <w:szCs w:val="28"/>
        </w:rPr>
      </w:pPr>
    </w:p>
    <w:sectPr w:rsidR="003B1CE5" w:rsidSect="00354CB4">
      <w:headerReference w:type="default" r:id="rId9"/>
      <w:headerReference w:type="first" r:id="rId10"/>
      <w:endnotePr>
        <w:numFmt w:val="decimal"/>
      </w:endnotePr>
      <w:pgSz w:w="11907" w:h="16840" w:code="9"/>
      <w:pgMar w:top="1134" w:right="851" w:bottom="1021" w:left="1701" w:header="45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FFA4D9" w14:textId="77777777" w:rsidR="00F4671E" w:rsidRDefault="00F4671E" w:rsidP="00EE6FC9">
      <w:r>
        <w:separator/>
      </w:r>
    </w:p>
  </w:endnote>
  <w:endnote w:type="continuationSeparator" w:id="0">
    <w:p w14:paraId="64E307D8" w14:textId="77777777" w:rsidR="00F4671E" w:rsidRDefault="00F4671E" w:rsidP="00EE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66B79" w14:textId="77777777" w:rsidR="00F4671E" w:rsidRDefault="00F4671E" w:rsidP="00EE6FC9">
      <w:r>
        <w:separator/>
      </w:r>
    </w:p>
  </w:footnote>
  <w:footnote w:type="continuationSeparator" w:id="0">
    <w:p w14:paraId="0888A980" w14:textId="77777777" w:rsidR="00F4671E" w:rsidRDefault="00F4671E" w:rsidP="00EE6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32707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4FB074B5" w14:textId="77777777" w:rsidR="00B05F24" w:rsidRDefault="00B05F24">
        <w:pPr>
          <w:pStyle w:val="Header"/>
          <w:jc w:val="center"/>
        </w:pPr>
      </w:p>
      <w:p w14:paraId="32F4F0E8" w14:textId="6032BE04" w:rsidR="00370F7C" w:rsidRPr="00691B60" w:rsidRDefault="00370F7C">
        <w:pPr>
          <w:pStyle w:val="Header"/>
          <w:jc w:val="center"/>
          <w:rPr>
            <w:rFonts w:ascii="Times New Roman" w:hAnsi="Times New Roman"/>
            <w:sz w:val="28"/>
            <w:szCs w:val="28"/>
          </w:rPr>
        </w:pPr>
        <w:r w:rsidRPr="00691B60">
          <w:rPr>
            <w:rFonts w:ascii="Times New Roman" w:hAnsi="Times New Roman"/>
            <w:sz w:val="28"/>
            <w:szCs w:val="28"/>
          </w:rPr>
          <w:fldChar w:fldCharType="begin"/>
        </w:r>
        <w:r w:rsidRPr="00691B6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91B60">
          <w:rPr>
            <w:rFonts w:ascii="Times New Roman" w:hAnsi="Times New Roman"/>
            <w:sz w:val="28"/>
            <w:szCs w:val="28"/>
          </w:rPr>
          <w:fldChar w:fldCharType="separate"/>
        </w:r>
        <w:r w:rsidR="00354CB4" w:rsidRPr="00354CB4">
          <w:rPr>
            <w:rFonts w:ascii="Times New Roman" w:hAnsi="Times New Roman"/>
            <w:noProof/>
            <w:sz w:val="28"/>
            <w:szCs w:val="28"/>
            <w:lang w:val="vi-VN"/>
          </w:rPr>
          <w:t>2</w:t>
        </w:r>
        <w:r w:rsidRPr="00691B6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8083735"/>
      <w:docPartObj>
        <w:docPartGallery w:val="Page Numbers (Top of Page)"/>
        <w:docPartUnique/>
      </w:docPartObj>
    </w:sdtPr>
    <w:sdtEndPr/>
    <w:sdtContent>
      <w:p w14:paraId="63E17EC1" w14:textId="4E9B9A82" w:rsidR="00370F7C" w:rsidRDefault="00F4671E">
        <w:pPr>
          <w:pStyle w:val="Header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DC0C8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CD7710"/>
    <w:multiLevelType w:val="hybridMultilevel"/>
    <w:tmpl w:val="B70A94E2"/>
    <w:lvl w:ilvl="0" w:tplc="F0AEE1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872688"/>
    <w:multiLevelType w:val="hybridMultilevel"/>
    <w:tmpl w:val="A0A4384C"/>
    <w:lvl w:ilvl="0" w:tplc="0A5CE5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9146D2C"/>
    <w:multiLevelType w:val="hybridMultilevel"/>
    <w:tmpl w:val="7F9282C6"/>
    <w:lvl w:ilvl="0" w:tplc="0C34885A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A7F52DB"/>
    <w:multiLevelType w:val="hybridMultilevel"/>
    <w:tmpl w:val="79FAD78A"/>
    <w:lvl w:ilvl="0" w:tplc="FC8AF5A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D937122"/>
    <w:multiLevelType w:val="hybridMultilevel"/>
    <w:tmpl w:val="B072A746"/>
    <w:lvl w:ilvl="0" w:tplc="034AA9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CF0E7A"/>
    <w:multiLevelType w:val="hybridMultilevel"/>
    <w:tmpl w:val="69FC7DAA"/>
    <w:lvl w:ilvl="0" w:tplc="2BA23F5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5B578BD"/>
    <w:multiLevelType w:val="hybridMultilevel"/>
    <w:tmpl w:val="8946BA44"/>
    <w:lvl w:ilvl="0" w:tplc="2B0CC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0725A8"/>
    <w:multiLevelType w:val="hybridMultilevel"/>
    <w:tmpl w:val="94446234"/>
    <w:lvl w:ilvl="0" w:tplc="AD38B23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791263"/>
    <w:multiLevelType w:val="hybridMultilevel"/>
    <w:tmpl w:val="200E2E2C"/>
    <w:lvl w:ilvl="0" w:tplc="142061FA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84E0340"/>
    <w:multiLevelType w:val="hybridMultilevel"/>
    <w:tmpl w:val="7E0C3282"/>
    <w:lvl w:ilvl="0" w:tplc="0434982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160CA"/>
    <w:multiLevelType w:val="hybridMultilevel"/>
    <w:tmpl w:val="11449DF6"/>
    <w:lvl w:ilvl="0" w:tplc="11AEA63E">
      <w:start w:val="1"/>
      <w:numFmt w:val="bullet"/>
      <w:lvlText w:val="-"/>
      <w:lvlJc w:val="left"/>
      <w:pPr>
        <w:ind w:left="9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3" w15:restartNumberingAfterBreak="0">
    <w:nsid w:val="2DB077DC"/>
    <w:multiLevelType w:val="hybridMultilevel"/>
    <w:tmpl w:val="C57E03B2"/>
    <w:lvl w:ilvl="0" w:tplc="FF482C10">
      <w:start w:val="4"/>
      <w:numFmt w:val="bullet"/>
      <w:lvlText w:val="-"/>
      <w:lvlJc w:val="left"/>
      <w:pPr>
        <w:ind w:left="367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35" w:hanging="360"/>
      </w:pPr>
      <w:rPr>
        <w:rFonts w:ascii="Wingdings" w:hAnsi="Wingdings" w:hint="default"/>
      </w:rPr>
    </w:lvl>
  </w:abstractNum>
  <w:abstractNum w:abstractNumId="14" w15:restartNumberingAfterBreak="0">
    <w:nsid w:val="362A18D2"/>
    <w:multiLevelType w:val="hybridMultilevel"/>
    <w:tmpl w:val="B0CC14E6"/>
    <w:lvl w:ilvl="0" w:tplc="042A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22" w:hanging="360"/>
      </w:pPr>
    </w:lvl>
    <w:lvl w:ilvl="2" w:tplc="042A001B" w:tentative="1">
      <w:start w:val="1"/>
      <w:numFmt w:val="lowerRoman"/>
      <w:lvlText w:val="%3."/>
      <w:lvlJc w:val="right"/>
      <w:pPr>
        <w:ind w:left="1942" w:hanging="180"/>
      </w:pPr>
    </w:lvl>
    <w:lvl w:ilvl="3" w:tplc="042A000F" w:tentative="1">
      <w:start w:val="1"/>
      <w:numFmt w:val="decimal"/>
      <w:lvlText w:val="%4."/>
      <w:lvlJc w:val="left"/>
      <w:pPr>
        <w:ind w:left="2662" w:hanging="360"/>
      </w:pPr>
    </w:lvl>
    <w:lvl w:ilvl="4" w:tplc="042A0019" w:tentative="1">
      <w:start w:val="1"/>
      <w:numFmt w:val="lowerLetter"/>
      <w:lvlText w:val="%5."/>
      <w:lvlJc w:val="left"/>
      <w:pPr>
        <w:ind w:left="3382" w:hanging="360"/>
      </w:pPr>
    </w:lvl>
    <w:lvl w:ilvl="5" w:tplc="042A001B" w:tentative="1">
      <w:start w:val="1"/>
      <w:numFmt w:val="lowerRoman"/>
      <w:lvlText w:val="%6."/>
      <w:lvlJc w:val="right"/>
      <w:pPr>
        <w:ind w:left="4102" w:hanging="180"/>
      </w:pPr>
    </w:lvl>
    <w:lvl w:ilvl="6" w:tplc="042A000F" w:tentative="1">
      <w:start w:val="1"/>
      <w:numFmt w:val="decimal"/>
      <w:lvlText w:val="%7."/>
      <w:lvlJc w:val="left"/>
      <w:pPr>
        <w:ind w:left="4822" w:hanging="360"/>
      </w:pPr>
    </w:lvl>
    <w:lvl w:ilvl="7" w:tplc="042A0019" w:tentative="1">
      <w:start w:val="1"/>
      <w:numFmt w:val="lowerLetter"/>
      <w:lvlText w:val="%8."/>
      <w:lvlJc w:val="left"/>
      <w:pPr>
        <w:ind w:left="5542" w:hanging="360"/>
      </w:pPr>
    </w:lvl>
    <w:lvl w:ilvl="8" w:tplc="042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6E53174"/>
    <w:multiLevelType w:val="hybridMultilevel"/>
    <w:tmpl w:val="E45EB044"/>
    <w:lvl w:ilvl="0" w:tplc="E6BE8BF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74339CA"/>
    <w:multiLevelType w:val="hybridMultilevel"/>
    <w:tmpl w:val="16DAF08A"/>
    <w:lvl w:ilvl="0" w:tplc="FC5864D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37A62223"/>
    <w:multiLevelType w:val="hybridMultilevel"/>
    <w:tmpl w:val="E0581310"/>
    <w:lvl w:ilvl="0" w:tplc="18502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66487F"/>
    <w:multiLevelType w:val="hybridMultilevel"/>
    <w:tmpl w:val="B630BF3C"/>
    <w:lvl w:ilvl="0" w:tplc="DD0815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4635A"/>
    <w:multiLevelType w:val="hybridMultilevel"/>
    <w:tmpl w:val="953CAE70"/>
    <w:lvl w:ilvl="0" w:tplc="7A161ACC">
      <w:start w:val="1"/>
      <w:numFmt w:val="decimal"/>
      <w:lvlText w:val="%1."/>
      <w:lvlJc w:val="left"/>
      <w:pPr>
        <w:ind w:left="1275" w:hanging="55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EF56C54"/>
    <w:multiLevelType w:val="multilevel"/>
    <w:tmpl w:val="F24CDB90"/>
    <w:lvl w:ilvl="0">
      <w:start w:val="1"/>
      <w:numFmt w:val="decimal"/>
      <w:pStyle w:val="HDTV-1"/>
      <w:lvlText w:val="PHẦN %1 - 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FF"/>
        <w:sz w:val="28"/>
        <w:szCs w:val="28"/>
        <w:u w:val="none" w:color="80008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ĐIỀU %1%2."/>
      <w:lvlJc w:val="right"/>
      <w:pPr>
        <w:tabs>
          <w:tab w:val="num" w:pos="1188"/>
        </w:tabs>
        <w:ind w:left="848" w:firstLine="0"/>
      </w:pPr>
      <w:rPr>
        <w:rFonts w:ascii="Times New Roman" w:hAnsi="Times New Roman" w:hint="default"/>
        <w:b/>
        <w:i w:val="0"/>
        <w:sz w:val="28"/>
        <w:szCs w:val="28"/>
        <w:u w:val="single"/>
      </w:rPr>
    </w:lvl>
    <w:lvl w:ilvl="2">
      <w:start w:val="1"/>
      <w:numFmt w:val="decimal"/>
      <w:lvlText w:val="%2.%3."/>
      <w:lvlJc w:val="right"/>
      <w:pPr>
        <w:tabs>
          <w:tab w:val="num" w:pos="1245"/>
        </w:tabs>
        <w:ind w:left="905" w:firstLine="0"/>
      </w:pPr>
      <w:rPr>
        <w:rFonts w:ascii="Times New Roman" w:hAnsi="Times New Roman" w:hint="default"/>
        <w:b/>
        <w:i/>
        <w:sz w:val="28"/>
        <w:szCs w:val="28"/>
      </w:rPr>
    </w:lvl>
    <w:lvl w:ilvl="3">
      <w:start w:val="1"/>
      <w:numFmt w:val="lowerLetter"/>
      <w:lvlText w:val="%4)"/>
      <w:lvlJc w:val="right"/>
      <w:pPr>
        <w:tabs>
          <w:tab w:val="num" w:pos="1075"/>
        </w:tabs>
        <w:ind w:left="848" w:firstLine="0"/>
      </w:pPr>
      <w:rPr>
        <w:rFonts w:ascii="Times New Roman" w:hAnsi="Times New Roman" w:hint="default"/>
        <w:b/>
        <w:i w:val="0"/>
        <w:color w:val="auto"/>
        <w:sz w:val="28"/>
        <w:szCs w:val="28"/>
      </w:rPr>
    </w:lvl>
    <w:lvl w:ilvl="4">
      <w:start w:val="1"/>
      <w:numFmt w:val="decimal"/>
      <w:lvlText w:val="%4.%5)"/>
      <w:lvlJc w:val="right"/>
      <w:pPr>
        <w:tabs>
          <w:tab w:val="num" w:pos="1075"/>
        </w:tabs>
        <w:ind w:left="848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5">
      <w:start w:val="1"/>
      <w:numFmt w:val="decimal"/>
      <w:lvlText w:val="%5.%6."/>
      <w:lvlJc w:val="right"/>
      <w:pPr>
        <w:tabs>
          <w:tab w:val="num" w:pos="853"/>
        </w:tabs>
        <w:ind w:left="848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3"/>
        </w:tabs>
        <w:ind w:left="439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3"/>
        </w:tabs>
        <w:ind w:left="510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3"/>
        </w:tabs>
        <w:ind w:left="5809" w:hanging="708"/>
      </w:pPr>
      <w:rPr>
        <w:rFonts w:hint="default"/>
      </w:rPr>
    </w:lvl>
  </w:abstractNum>
  <w:abstractNum w:abstractNumId="21" w15:restartNumberingAfterBreak="0">
    <w:nsid w:val="472110E7"/>
    <w:multiLevelType w:val="hybridMultilevel"/>
    <w:tmpl w:val="B8A4FEB0"/>
    <w:lvl w:ilvl="0" w:tplc="919ECF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651D80"/>
    <w:multiLevelType w:val="hybridMultilevel"/>
    <w:tmpl w:val="FF668016"/>
    <w:lvl w:ilvl="0" w:tplc="3D5452E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F176732"/>
    <w:multiLevelType w:val="hybridMultilevel"/>
    <w:tmpl w:val="70C22684"/>
    <w:lvl w:ilvl="0" w:tplc="97DA2B7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1BD1848"/>
    <w:multiLevelType w:val="hybridMultilevel"/>
    <w:tmpl w:val="22EC0C8C"/>
    <w:lvl w:ilvl="0" w:tplc="71962B5E">
      <w:start w:val="1"/>
      <w:numFmt w:val="bullet"/>
      <w:pStyle w:val="CVH01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3AB0E0A"/>
    <w:multiLevelType w:val="hybridMultilevel"/>
    <w:tmpl w:val="E41C8662"/>
    <w:lvl w:ilvl="0" w:tplc="B464DE5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8849AD"/>
    <w:multiLevelType w:val="multilevel"/>
    <w:tmpl w:val="80A6F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i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  <w:i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  <w:i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  <w:i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  <w:i/>
      </w:rPr>
    </w:lvl>
  </w:abstractNum>
  <w:abstractNum w:abstractNumId="27" w15:restartNumberingAfterBreak="0">
    <w:nsid w:val="591F37EB"/>
    <w:multiLevelType w:val="hybridMultilevel"/>
    <w:tmpl w:val="D1261FD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9768E"/>
    <w:multiLevelType w:val="hybridMultilevel"/>
    <w:tmpl w:val="849497DC"/>
    <w:lvl w:ilvl="0" w:tplc="31F28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CAC4D32"/>
    <w:multiLevelType w:val="multilevel"/>
    <w:tmpl w:val="F9605B5A"/>
    <w:lvl w:ilvl="0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/>
      </w:rPr>
    </w:lvl>
  </w:abstractNum>
  <w:abstractNum w:abstractNumId="30" w15:restartNumberingAfterBreak="0">
    <w:nsid w:val="75504F20"/>
    <w:multiLevelType w:val="hybridMultilevel"/>
    <w:tmpl w:val="B8367C70"/>
    <w:lvl w:ilvl="0" w:tplc="C264FAB6">
      <w:start w:val="8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C72786"/>
    <w:multiLevelType w:val="hybridMultilevel"/>
    <w:tmpl w:val="126060A6"/>
    <w:lvl w:ilvl="0" w:tplc="325EA5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rFonts w:ascii="Times New Roman" w:hAnsi="Times New Roman" w:hint="default"/>
        </w:rPr>
      </w:lvl>
    </w:lvlOverride>
  </w:num>
  <w:num w:numId="2">
    <w:abstractNumId w:val="30"/>
  </w:num>
  <w:num w:numId="3">
    <w:abstractNumId w:val="8"/>
  </w:num>
  <w:num w:numId="4">
    <w:abstractNumId w:val="2"/>
  </w:num>
  <w:num w:numId="5">
    <w:abstractNumId w:val="9"/>
  </w:num>
  <w:num w:numId="6">
    <w:abstractNumId w:val="26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15"/>
  </w:num>
  <w:num w:numId="14">
    <w:abstractNumId w:val="28"/>
  </w:num>
  <w:num w:numId="15">
    <w:abstractNumId w:val="5"/>
  </w:num>
  <w:num w:numId="16">
    <w:abstractNumId w:val="21"/>
  </w:num>
  <w:num w:numId="17">
    <w:abstractNumId w:val="23"/>
  </w:num>
  <w:num w:numId="18">
    <w:abstractNumId w:val="18"/>
  </w:num>
  <w:num w:numId="19">
    <w:abstractNumId w:val="25"/>
  </w:num>
  <w:num w:numId="20">
    <w:abstractNumId w:val="20"/>
  </w:num>
  <w:num w:numId="21">
    <w:abstractNumId w:val="17"/>
  </w:num>
  <w:num w:numId="22">
    <w:abstractNumId w:val="19"/>
  </w:num>
  <w:num w:numId="23">
    <w:abstractNumId w:val="6"/>
  </w:num>
  <w:num w:numId="24">
    <w:abstractNumId w:val="4"/>
  </w:num>
  <w:num w:numId="25">
    <w:abstractNumId w:val="11"/>
  </w:num>
  <w:num w:numId="26">
    <w:abstractNumId w:val="27"/>
  </w:num>
  <w:num w:numId="27">
    <w:abstractNumId w:val="13"/>
  </w:num>
  <w:num w:numId="28">
    <w:abstractNumId w:val="16"/>
  </w:num>
  <w:num w:numId="29">
    <w:abstractNumId w:val="24"/>
  </w:num>
  <w:num w:numId="30">
    <w:abstractNumId w:val="22"/>
  </w:num>
  <w:num w:numId="31">
    <w:abstractNumId w:val="3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367"/>
    <w:rsid w:val="0000008F"/>
    <w:rsid w:val="000019C3"/>
    <w:rsid w:val="00001D15"/>
    <w:rsid w:val="0000217D"/>
    <w:rsid w:val="00002AB7"/>
    <w:rsid w:val="000036A0"/>
    <w:rsid w:val="0000525F"/>
    <w:rsid w:val="00005952"/>
    <w:rsid w:val="000063D2"/>
    <w:rsid w:val="00007715"/>
    <w:rsid w:val="00007B0E"/>
    <w:rsid w:val="00007D0A"/>
    <w:rsid w:val="00007EDF"/>
    <w:rsid w:val="00007FCD"/>
    <w:rsid w:val="0001208E"/>
    <w:rsid w:val="00013CCD"/>
    <w:rsid w:val="00014009"/>
    <w:rsid w:val="0001431C"/>
    <w:rsid w:val="000146A6"/>
    <w:rsid w:val="00014880"/>
    <w:rsid w:val="00014B73"/>
    <w:rsid w:val="0001518D"/>
    <w:rsid w:val="00015AD7"/>
    <w:rsid w:val="000166D3"/>
    <w:rsid w:val="00016FEA"/>
    <w:rsid w:val="000207D7"/>
    <w:rsid w:val="000220FA"/>
    <w:rsid w:val="000231EC"/>
    <w:rsid w:val="00024122"/>
    <w:rsid w:val="00024A9E"/>
    <w:rsid w:val="00026E6F"/>
    <w:rsid w:val="0002736D"/>
    <w:rsid w:val="0003025D"/>
    <w:rsid w:val="00030412"/>
    <w:rsid w:val="00031791"/>
    <w:rsid w:val="00031B58"/>
    <w:rsid w:val="000322AA"/>
    <w:rsid w:val="00033624"/>
    <w:rsid w:val="00033E1C"/>
    <w:rsid w:val="00034F8B"/>
    <w:rsid w:val="00035A1D"/>
    <w:rsid w:val="000372D6"/>
    <w:rsid w:val="000401C0"/>
    <w:rsid w:val="0004089C"/>
    <w:rsid w:val="00040B0E"/>
    <w:rsid w:val="00042311"/>
    <w:rsid w:val="00042323"/>
    <w:rsid w:val="00042569"/>
    <w:rsid w:val="00042F8F"/>
    <w:rsid w:val="00042FB0"/>
    <w:rsid w:val="00043A07"/>
    <w:rsid w:val="00043CFD"/>
    <w:rsid w:val="00043D29"/>
    <w:rsid w:val="00044EC0"/>
    <w:rsid w:val="00045176"/>
    <w:rsid w:val="00046D89"/>
    <w:rsid w:val="00050BC0"/>
    <w:rsid w:val="0005196E"/>
    <w:rsid w:val="00053154"/>
    <w:rsid w:val="000568F1"/>
    <w:rsid w:val="00061066"/>
    <w:rsid w:val="000619E0"/>
    <w:rsid w:val="00061CC4"/>
    <w:rsid w:val="00061E09"/>
    <w:rsid w:val="00062AD9"/>
    <w:rsid w:val="00062C3D"/>
    <w:rsid w:val="00063541"/>
    <w:rsid w:val="0006392C"/>
    <w:rsid w:val="000650BF"/>
    <w:rsid w:val="00065149"/>
    <w:rsid w:val="00065659"/>
    <w:rsid w:val="00065ABC"/>
    <w:rsid w:val="00065FF3"/>
    <w:rsid w:val="0006661D"/>
    <w:rsid w:val="00066692"/>
    <w:rsid w:val="000703B6"/>
    <w:rsid w:val="000730A3"/>
    <w:rsid w:val="00073280"/>
    <w:rsid w:val="00073958"/>
    <w:rsid w:val="00075198"/>
    <w:rsid w:val="000756E5"/>
    <w:rsid w:val="00075B57"/>
    <w:rsid w:val="00075E21"/>
    <w:rsid w:val="00076462"/>
    <w:rsid w:val="00076935"/>
    <w:rsid w:val="00081163"/>
    <w:rsid w:val="00081C3D"/>
    <w:rsid w:val="00081E4A"/>
    <w:rsid w:val="000827C6"/>
    <w:rsid w:val="00083D64"/>
    <w:rsid w:val="00086260"/>
    <w:rsid w:val="00086353"/>
    <w:rsid w:val="00086382"/>
    <w:rsid w:val="00086B1D"/>
    <w:rsid w:val="00087333"/>
    <w:rsid w:val="00090BE2"/>
    <w:rsid w:val="00090D9C"/>
    <w:rsid w:val="00092DA0"/>
    <w:rsid w:val="000939BE"/>
    <w:rsid w:val="00095503"/>
    <w:rsid w:val="000969D0"/>
    <w:rsid w:val="00096F05"/>
    <w:rsid w:val="000974A2"/>
    <w:rsid w:val="000A0711"/>
    <w:rsid w:val="000A085E"/>
    <w:rsid w:val="000A0A8D"/>
    <w:rsid w:val="000A0CE6"/>
    <w:rsid w:val="000A2826"/>
    <w:rsid w:val="000A3012"/>
    <w:rsid w:val="000A4882"/>
    <w:rsid w:val="000A662F"/>
    <w:rsid w:val="000A6885"/>
    <w:rsid w:val="000B14CA"/>
    <w:rsid w:val="000B1507"/>
    <w:rsid w:val="000B153B"/>
    <w:rsid w:val="000B287D"/>
    <w:rsid w:val="000B2D1F"/>
    <w:rsid w:val="000B334D"/>
    <w:rsid w:val="000B402C"/>
    <w:rsid w:val="000B5D4F"/>
    <w:rsid w:val="000B5DE3"/>
    <w:rsid w:val="000B6C02"/>
    <w:rsid w:val="000B7692"/>
    <w:rsid w:val="000C0825"/>
    <w:rsid w:val="000C0F79"/>
    <w:rsid w:val="000C157B"/>
    <w:rsid w:val="000C3587"/>
    <w:rsid w:val="000C4512"/>
    <w:rsid w:val="000C4F67"/>
    <w:rsid w:val="000C584B"/>
    <w:rsid w:val="000C6127"/>
    <w:rsid w:val="000C6A39"/>
    <w:rsid w:val="000C6DDE"/>
    <w:rsid w:val="000C7329"/>
    <w:rsid w:val="000C7C76"/>
    <w:rsid w:val="000C7EF3"/>
    <w:rsid w:val="000D0A0D"/>
    <w:rsid w:val="000D1C2B"/>
    <w:rsid w:val="000D2336"/>
    <w:rsid w:val="000D2CC1"/>
    <w:rsid w:val="000D3945"/>
    <w:rsid w:val="000D40B2"/>
    <w:rsid w:val="000D4121"/>
    <w:rsid w:val="000D42EF"/>
    <w:rsid w:val="000D4611"/>
    <w:rsid w:val="000D56C9"/>
    <w:rsid w:val="000D7326"/>
    <w:rsid w:val="000E09D3"/>
    <w:rsid w:val="000E3518"/>
    <w:rsid w:val="000E39AF"/>
    <w:rsid w:val="000E50AC"/>
    <w:rsid w:val="000E5AA3"/>
    <w:rsid w:val="000E5CBC"/>
    <w:rsid w:val="000E601C"/>
    <w:rsid w:val="000E7113"/>
    <w:rsid w:val="000F0434"/>
    <w:rsid w:val="000F3145"/>
    <w:rsid w:val="000F4141"/>
    <w:rsid w:val="000F45B8"/>
    <w:rsid w:val="000F508A"/>
    <w:rsid w:val="000F6AB8"/>
    <w:rsid w:val="000F6F34"/>
    <w:rsid w:val="000F7915"/>
    <w:rsid w:val="000F7B32"/>
    <w:rsid w:val="000F7D9F"/>
    <w:rsid w:val="001005B9"/>
    <w:rsid w:val="00102D01"/>
    <w:rsid w:val="00103338"/>
    <w:rsid w:val="00105091"/>
    <w:rsid w:val="00110A3B"/>
    <w:rsid w:val="0011111C"/>
    <w:rsid w:val="001116D9"/>
    <w:rsid w:val="00112367"/>
    <w:rsid w:val="001126E4"/>
    <w:rsid w:val="001136B5"/>
    <w:rsid w:val="00114FB3"/>
    <w:rsid w:val="001165FD"/>
    <w:rsid w:val="0011709C"/>
    <w:rsid w:val="00120C19"/>
    <w:rsid w:val="0012158F"/>
    <w:rsid w:val="00121731"/>
    <w:rsid w:val="0012221D"/>
    <w:rsid w:val="0012268C"/>
    <w:rsid w:val="001226C2"/>
    <w:rsid w:val="00123457"/>
    <w:rsid w:val="00123A47"/>
    <w:rsid w:val="00123DA7"/>
    <w:rsid w:val="001240B9"/>
    <w:rsid w:val="00124AF5"/>
    <w:rsid w:val="00126640"/>
    <w:rsid w:val="00127738"/>
    <w:rsid w:val="001302E2"/>
    <w:rsid w:val="00131241"/>
    <w:rsid w:val="001318F1"/>
    <w:rsid w:val="00132521"/>
    <w:rsid w:val="001337EC"/>
    <w:rsid w:val="00133D4D"/>
    <w:rsid w:val="00135809"/>
    <w:rsid w:val="00136D72"/>
    <w:rsid w:val="00140453"/>
    <w:rsid w:val="00140E4B"/>
    <w:rsid w:val="001415E6"/>
    <w:rsid w:val="00142761"/>
    <w:rsid w:val="00142A61"/>
    <w:rsid w:val="0014496F"/>
    <w:rsid w:val="001453EE"/>
    <w:rsid w:val="00145615"/>
    <w:rsid w:val="00147F74"/>
    <w:rsid w:val="00150D40"/>
    <w:rsid w:val="00151205"/>
    <w:rsid w:val="0015151E"/>
    <w:rsid w:val="00154C8D"/>
    <w:rsid w:val="00154E21"/>
    <w:rsid w:val="0015511E"/>
    <w:rsid w:val="0015562F"/>
    <w:rsid w:val="0015578D"/>
    <w:rsid w:val="0015621A"/>
    <w:rsid w:val="0015659D"/>
    <w:rsid w:val="0015794B"/>
    <w:rsid w:val="00157AA8"/>
    <w:rsid w:val="00157FCF"/>
    <w:rsid w:val="00160C69"/>
    <w:rsid w:val="00160D14"/>
    <w:rsid w:val="00160F58"/>
    <w:rsid w:val="001618F8"/>
    <w:rsid w:val="001619C2"/>
    <w:rsid w:val="001634E4"/>
    <w:rsid w:val="00163553"/>
    <w:rsid w:val="001636D4"/>
    <w:rsid w:val="00164508"/>
    <w:rsid w:val="00164AE5"/>
    <w:rsid w:val="00164D59"/>
    <w:rsid w:val="001650FE"/>
    <w:rsid w:val="001659BE"/>
    <w:rsid w:val="0016638F"/>
    <w:rsid w:val="0016648F"/>
    <w:rsid w:val="0016657F"/>
    <w:rsid w:val="001676F1"/>
    <w:rsid w:val="00167BC0"/>
    <w:rsid w:val="0017049D"/>
    <w:rsid w:val="00172A9D"/>
    <w:rsid w:val="00172E09"/>
    <w:rsid w:val="00173789"/>
    <w:rsid w:val="00173E24"/>
    <w:rsid w:val="001743B2"/>
    <w:rsid w:val="001768F7"/>
    <w:rsid w:val="00180859"/>
    <w:rsid w:val="00181380"/>
    <w:rsid w:val="0018144B"/>
    <w:rsid w:val="0018146D"/>
    <w:rsid w:val="001816BE"/>
    <w:rsid w:val="00182FF8"/>
    <w:rsid w:val="001838C0"/>
    <w:rsid w:val="00183986"/>
    <w:rsid w:val="00183DCD"/>
    <w:rsid w:val="00184244"/>
    <w:rsid w:val="001844EB"/>
    <w:rsid w:val="00184C78"/>
    <w:rsid w:val="0018579A"/>
    <w:rsid w:val="001864B7"/>
    <w:rsid w:val="00186801"/>
    <w:rsid w:val="00187185"/>
    <w:rsid w:val="00187614"/>
    <w:rsid w:val="0018776F"/>
    <w:rsid w:val="0018782F"/>
    <w:rsid w:val="00191991"/>
    <w:rsid w:val="0019199E"/>
    <w:rsid w:val="001920F5"/>
    <w:rsid w:val="001927FB"/>
    <w:rsid w:val="00193AC8"/>
    <w:rsid w:val="00193FC5"/>
    <w:rsid w:val="0019522C"/>
    <w:rsid w:val="001958B3"/>
    <w:rsid w:val="00196447"/>
    <w:rsid w:val="00197843"/>
    <w:rsid w:val="001A0172"/>
    <w:rsid w:val="001A01E5"/>
    <w:rsid w:val="001A19FE"/>
    <w:rsid w:val="001A224E"/>
    <w:rsid w:val="001A2458"/>
    <w:rsid w:val="001A3735"/>
    <w:rsid w:val="001A3FD1"/>
    <w:rsid w:val="001A540B"/>
    <w:rsid w:val="001A6432"/>
    <w:rsid w:val="001A6B76"/>
    <w:rsid w:val="001A7122"/>
    <w:rsid w:val="001A7882"/>
    <w:rsid w:val="001B02DE"/>
    <w:rsid w:val="001B0540"/>
    <w:rsid w:val="001B0809"/>
    <w:rsid w:val="001B19EA"/>
    <w:rsid w:val="001B1DAD"/>
    <w:rsid w:val="001B20DE"/>
    <w:rsid w:val="001B39A2"/>
    <w:rsid w:val="001B4448"/>
    <w:rsid w:val="001B4C94"/>
    <w:rsid w:val="001B4D83"/>
    <w:rsid w:val="001B5FE1"/>
    <w:rsid w:val="001B685F"/>
    <w:rsid w:val="001B686F"/>
    <w:rsid w:val="001B7089"/>
    <w:rsid w:val="001B7200"/>
    <w:rsid w:val="001C0422"/>
    <w:rsid w:val="001C1891"/>
    <w:rsid w:val="001C1BAF"/>
    <w:rsid w:val="001C1C20"/>
    <w:rsid w:val="001C2547"/>
    <w:rsid w:val="001C434E"/>
    <w:rsid w:val="001C4A65"/>
    <w:rsid w:val="001C5C2E"/>
    <w:rsid w:val="001C7C3D"/>
    <w:rsid w:val="001C7C80"/>
    <w:rsid w:val="001D0328"/>
    <w:rsid w:val="001D0DC6"/>
    <w:rsid w:val="001D10DE"/>
    <w:rsid w:val="001D16B4"/>
    <w:rsid w:val="001D19D3"/>
    <w:rsid w:val="001D2E63"/>
    <w:rsid w:val="001D437D"/>
    <w:rsid w:val="001D522E"/>
    <w:rsid w:val="001D6AA9"/>
    <w:rsid w:val="001E0B25"/>
    <w:rsid w:val="001E1405"/>
    <w:rsid w:val="001E1FCC"/>
    <w:rsid w:val="001E214F"/>
    <w:rsid w:val="001E3939"/>
    <w:rsid w:val="001E473A"/>
    <w:rsid w:val="001E4EA0"/>
    <w:rsid w:val="001E762D"/>
    <w:rsid w:val="001F064F"/>
    <w:rsid w:val="001F0BFC"/>
    <w:rsid w:val="001F0DA4"/>
    <w:rsid w:val="001F360F"/>
    <w:rsid w:val="001F3B3D"/>
    <w:rsid w:val="001F44C4"/>
    <w:rsid w:val="001F4787"/>
    <w:rsid w:val="001F49A6"/>
    <w:rsid w:val="001F4FBA"/>
    <w:rsid w:val="001F568C"/>
    <w:rsid w:val="001F68A4"/>
    <w:rsid w:val="001F6C3E"/>
    <w:rsid w:val="001F71DD"/>
    <w:rsid w:val="001F799A"/>
    <w:rsid w:val="00200E4A"/>
    <w:rsid w:val="00201918"/>
    <w:rsid w:val="00202E2A"/>
    <w:rsid w:val="002031AB"/>
    <w:rsid w:val="00204D13"/>
    <w:rsid w:val="002050D2"/>
    <w:rsid w:val="002052E3"/>
    <w:rsid w:val="00205CD9"/>
    <w:rsid w:val="00205ED2"/>
    <w:rsid w:val="0020687C"/>
    <w:rsid w:val="00207CBF"/>
    <w:rsid w:val="00210B99"/>
    <w:rsid w:val="00211273"/>
    <w:rsid w:val="00211C7F"/>
    <w:rsid w:val="00211D9F"/>
    <w:rsid w:val="00212165"/>
    <w:rsid w:val="00212771"/>
    <w:rsid w:val="00213656"/>
    <w:rsid w:val="00213AD1"/>
    <w:rsid w:val="00217155"/>
    <w:rsid w:val="0021746D"/>
    <w:rsid w:val="00217C99"/>
    <w:rsid w:val="00220078"/>
    <w:rsid w:val="002211F5"/>
    <w:rsid w:val="00221506"/>
    <w:rsid w:val="002219A1"/>
    <w:rsid w:val="00223122"/>
    <w:rsid w:val="00223612"/>
    <w:rsid w:val="00224822"/>
    <w:rsid w:val="0022579C"/>
    <w:rsid w:val="00225860"/>
    <w:rsid w:val="00225990"/>
    <w:rsid w:val="00225B3E"/>
    <w:rsid w:val="00226D62"/>
    <w:rsid w:val="00230405"/>
    <w:rsid w:val="002304D7"/>
    <w:rsid w:val="00230AA0"/>
    <w:rsid w:val="0023260E"/>
    <w:rsid w:val="00232EE5"/>
    <w:rsid w:val="00233B17"/>
    <w:rsid w:val="00233D0D"/>
    <w:rsid w:val="00234A4C"/>
    <w:rsid w:val="00234D05"/>
    <w:rsid w:val="00234D4A"/>
    <w:rsid w:val="00235219"/>
    <w:rsid w:val="00235FAE"/>
    <w:rsid w:val="0023714D"/>
    <w:rsid w:val="00237212"/>
    <w:rsid w:val="00237250"/>
    <w:rsid w:val="00237380"/>
    <w:rsid w:val="0023743B"/>
    <w:rsid w:val="00237861"/>
    <w:rsid w:val="00240747"/>
    <w:rsid w:val="002408D1"/>
    <w:rsid w:val="00240CAF"/>
    <w:rsid w:val="00240DA8"/>
    <w:rsid w:val="00240FE0"/>
    <w:rsid w:val="002410B6"/>
    <w:rsid w:val="0024216B"/>
    <w:rsid w:val="00243094"/>
    <w:rsid w:val="002431A8"/>
    <w:rsid w:val="00243204"/>
    <w:rsid w:val="00244383"/>
    <w:rsid w:val="0024464A"/>
    <w:rsid w:val="00244F06"/>
    <w:rsid w:val="002455FC"/>
    <w:rsid w:val="00245E5F"/>
    <w:rsid w:val="00246BAA"/>
    <w:rsid w:val="002473DB"/>
    <w:rsid w:val="002475D2"/>
    <w:rsid w:val="002515CE"/>
    <w:rsid w:val="00252B1F"/>
    <w:rsid w:val="002537D2"/>
    <w:rsid w:val="0026089B"/>
    <w:rsid w:val="002615A7"/>
    <w:rsid w:val="0026166C"/>
    <w:rsid w:val="00261864"/>
    <w:rsid w:val="00261EE0"/>
    <w:rsid w:val="00262CB1"/>
    <w:rsid w:val="002631CD"/>
    <w:rsid w:val="00263D9C"/>
    <w:rsid w:val="002651DA"/>
    <w:rsid w:val="00266D70"/>
    <w:rsid w:val="00266ED5"/>
    <w:rsid w:val="00266EEB"/>
    <w:rsid w:val="00267985"/>
    <w:rsid w:val="00270EA0"/>
    <w:rsid w:val="00271481"/>
    <w:rsid w:val="002726CD"/>
    <w:rsid w:val="00273D5B"/>
    <w:rsid w:val="0027411C"/>
    <w:rsid w:val="00274347"/>
    <w:rsid w:val="00274E26"/>
    <w:rsid w:val="00276228"/>
    <w:rsid w:val="0027732C"/>
    <w:rsid w:val="00280728"/>
    <w:rsid w:val="0028142C"/>
    <w:rsid w:val="00281618"/>
    <w:rsid w:val="00282B7C"/>
    <w:rsid w:val="00283FB9"/>
    <w:rsid w:val="00284667"/>
    <w:rsid w:val="002878FA"/>
    <w:rsid w:val="00290C8E"/>
    <w:rsid w:val="00291406"/>
    <w:rsid w:val="00291514"/>
    <w:rsid w:val="002916A7"/>
    <w:rsid w:val="00292554"/>
    <w:rsid w:val="002934C2"/>
    <w:rsid w:val="002939B2"/>
    <w:rsid w:val="0029454B"/>
    <w:rsid w:val="002946EE"/>
    <w:rsid w:val="00294B15"/>
    <w:rsid w:val="00296A25"/>
    <w:rsid w:val="00296AD5"/>
    <w:rsid w:val="00296E8A"/>
    <w:rsid w:val="00296FA7"/>
    <w:rsid w:val="0029723D"/>
    <w:rsid w:val="00297B28"/>
    <w:rsid w:val="00297BDA"/>
    <w:rsid w:val="002A0FF0"/>
    <w:rsid w:val="002A166D"/>
    <w:rsid w:val="002A2647"/>
    <w:rsid w:val="002A398F"/>
    <w:rsid w:val="002A3F1C"/>
    <w:rsid w:val="002A4166"/>
    <w:rsid w:val="002A4738"/>
    <w:rsid w:val="002A643B"/>
    <w:rsid w:val="002A6655"/>
    <w:rsid w:val="002A6AAC"/>
    <w:rsid w:val="002A6AE1"/>
    <w:rsid w:val="002A7631"/>
    <w:rsid w:val="002B0F20"/>
    <w:rsid w:val="002B231C"/>
    <w:rsid w:val="002B2806"/>
    <w:rsid w:val="002B3E85"/>
    <w:rsid w:val="002B441E"/>
    <w:rsid w:val="002B58BA"/>
    <w:rsid w:val="002B5C50"/>
    <w:rsid w:val="002B762D"/>
    <w:rsid w:val="002B7967"/>
    <w:rsid w:val="002C0719"/>
    <w:rsid w:val="002C1D15"/>
    <w:rsid w:val="002C2B9D"/>
    <w:rsid w:val="002C3193"/>
    <w:rsid w:val="002C3858"/>
    <w:rsid w:val="002C5495"/>
    <w:rsid w:val="002C70BE"/>
    <w:rsid w:val="002C7683"/>
    <w:rsid w:val="002C7717"/>
    <w:rsid w:val="002D0195"/>
    <w:rsid w:val="002D0E93"/>
    <w:rsid w:val="002D159A"/>
    <w:rsid w:val="002D20BE"/>
    <w:rsid w:val="002D336E"/>
    <w:rsid w:val="002D39F3"/>
    <w:rsid w:val="002D411A"/>
    <w:rsid w:val="002D42A4"/>
    <w:rsid w:val="002D4991"/>
    <w:rsid w:val="002D550F"/>
    <w:rsid w:val="002D5F61"/>
    <w:rsid w:val="002D6D72"/>
    <w:rsid w:val="002E0747"/>
    <w:rsid w:val="002E081D"/>
    <w:rsid w:val="002E0968"/>
    <w:rsid w:val="002E0FC0"/>
    <w:rsid w:val="002E1444"/>
    <w:rsid w:val="002E23B2"/>
    <w:rsid w:val="002E2476"/>
    <w:rsid w:val="002E2496"/>
    <w:rsid w:val="002E27B6"/>
    <w:rsid w:val="002E3378"/>
    <w:rsid w:val="002E3BEF"/>
    <w:rsid w:val="002E54B6"/>
    <w:rsid w:val="002E54C3"/>
    <w:rsid w:val="002E7B64"/>
    <w:rsid w:val="002F010F"/>
    <w:rsid w:val="002F0749"/>
    <w:rsid w:val="002F0BE9"/>
    <w:rsid w:val="002F1F79"/>
    <w:rsid w:val="002F20CF"/>
    <w:rsid w:val="002F28C1"/>
    <w:rsid w:val="002F28DE"/>
    <w:rsid w:val="002F2DFC"/>
    <w:rsid w:val="002F59FE"/>
    <w:rsid w:val="00303ACE"/>
    <w:rsid w:val="00303EED"/>
    <w:rsid w:val="00304251"/>
    <w:rsid w:val="00304598"/>
    <w:rsid w:val="00305137"/>
    <w:rsid w:val="00305884"/>
    <w:rsid w:val="00305A88"/>
    <w:rsid w:val="00305E39"/>
    <w:rsid w:val="00306036"/>
    <w:rsid w:val="0030674F"/>
    <w:rsid w:val="003105B7"/>
    <w:rsid w:val="00311748"/>
    <w:rsid w:val="00311AD4"/>
    <w:rsid w:val="00312351"/>
    <w:rsid w:val="003136CC"/>
    <w:rsid w:val="00313B0E"/>
    <w:rsid w:val="003140DA"/>
    <w:rsid w:val="00314321"/>
    <w:rsid w:val="00315361"/>
    <w:rsid w:val="003158BD"/>
    <w:rsid w:val="0031688F"/>
    <w:rsid w:val="00316A73"/>
    <w:rsid w:val="00317641"/>
    <w:rsid w:val="00317B46"/>
    <w:rsid w:val="0032181D"/>
    <w:rsid w:val="00324665"/>
    <w:rsid w:val="00324D48"/>
    <w:rsid w:val="00325716"/>
    <w:rsid w:val="0033102B"/>
    <w:rsid w:val="0033102D"/>
    <w:rsid w:val="003330E3"/>
    <w:rsid w:val="00334AD0"/>
    <w:rsid w:val="003353E4"/>
    <w:rsid w:val="00335442"/>
    <w:rsid w:val="00337F60"/>
    <w:rsid w:val="003401AB"/>
    <w:rsid w:val="0034239E"/>
    <w:rsid w:val="00342A10"/>
    <w:rsid w:val="00343228"/>
    <w:rsid w:val="00344FE9"/>
    <w:rsid w:val="0034647C"/>
    <w:rsid w:val="00347DAC"/>
    <w:rsid w:val="003500F8"/>
    <w:rsid w:val="0035188B"/>
    <w:rsid w:val="00352092"/>
    <w:rsid w:val="0035210F"/>
    <w:rsid w:val="003521CD"/>
    <w:rsid w:val="003523BC"/>
    <w:rsid w:val="00352B10"/>
    <w:rsid w:val="00354035"/>
    <w:rsid w:val="00354CB4"/>
    <w:rsid w:val="003554B1"/>
    <w:rsid w:val="0035593F"/>
    <w:rsid w:val="00357A40"/>
    <w:rsid w:val="00357D55"/>
    <w:rsid w:val="00357F0A"/>
    <w:rsid w:val="00360358"/>
    <w:rsid w:val="00361FE3"/>
    <w:rsid w:val="003628F9"/>
    <w:rsid w:val="003643D7"/>
    <w:rsid w:val="00364592"/>
    <w:rsid w:val="00365673"/>
    <w:rsid w:val="00365A06"/>
    <w:rsid w:val="00365CB2"/>
    <w:rsid w:val="0036747D"/>
    <w:rsid w:val="00367AED"/>
    <w:rsid w:val="00370B0C"/>
    <w:rsid w:val="00370F7C"/>
    <w:rsid w:val="00372313"/>
    <w:rsid w:val="0037259B"/>
    <w:rsid w:val="003726A4"/>
    <w:rsid w:val="00372AD6"/>
    <w:rsid w:val="00373A05"/>
    <w:rsid w:val="0037448B"/>
    <w:rsid w:val="00374ABD"/>
    <w:rsid w:val="003763CD"/>
    <w:rsid w:val="0037652B"/>
    <w:rsid w:val="00376BFB"/>
    <w:rsid w:val="00380402"/>
    <w:rsid w:val="003823DC"/>
    <w:rsid w:val="00382854"/>
    <w:rsid w:val="00383228"/>
    <w:rsid w:val="003838E4"/>
    <w:rsid w:val="0038392E"/>
    <w:rsid w:val="00383F78"/>
    <w:rsid w:val="003844CA"/>
    <w:rsid w:val="00386300"/>
    <w:rsid w:val="0038641F"/>
    <w:rsid w:val="00387253"/>
    <w:rsid w:val="003876F5"/>
    <w:rsid w:val="00387C73"/>
    <w:rsid w:val="003931DC"/>
    <w:rsid w:val="00394D45"/>
    <w:rsid w:val="0039589F"/>
    <w:rsid w:val="0039615B"/>
    <w:rsid w:val="00396A79"/>
    <w:rsid w:val="00396F12"/>
    <w:rsid w:val="00397062"/>
    <w:rsid w:val="00397202"/>
    <w:rsid w:val="00397723"/>
    <w:rsid w:val="00397C49"/>
    <w:rsid w:val="003A03DE"/>
    <w:rsid w:val="003A09B2"/>
    <w:rsid w:val="003A0E0A"/>
    <w:rsid w:val="003A1583"/>
    <w:rsid w:val="003A2B2A"/>
    <w:rsid w:val="003A313F"/>
    <w:rsid w:val="003A3C0C"/>
    <w:rsid w:val="003A3EF0"/>
    <w:rsid w:val="003A4305"/>
    <w:rsid w:val="003A4A98"/>
    <w:rsid w:val="003A4DDE"/>
    <w:rsid w:val="003A6E78"/>
    <w:rsid w:val="003A7BD4"/>
    <w:rsid w:val="003B03D8"/>
    <w:rsid w:val="003B0465"/>
    <w:rsid w:val="003B1035"/>
    <w:rsid w:val="003B1CE5"/>
    <w:rsid w:val="003B20D1"/>
    <w:rsid w:val="003B25D3"/>
    <w:rsid w:val="003B37E8"/>
    <w:rsid w:val="003B43BF"/>
    <w:rsid w:val="003B4994"/>
    <w:rsid w:val="003B514F"/>
    <w:rsid w:val="003B5749"/>
    <w:rsid w:val="003B5D9D"/>
    <w:rsid w:val="003B6CD8"/>
    <w:rsid w:val="003B7E0C"/>
    <w:rsid w:val="003C168C"/>
    <w:rsid w:val="003C1866"/>
    <w:rsid w:val="003C1CEF"/>
    <w:rsid w:val="003C3273"/>
    <w:rsid w:val="003C41CD"/>
    <w:rsid w:val="003C45C6"/>
    <w:rsid w:val="003C4CD6"/>
    <w:rsid w:val="003C6D8B"/>
    <w:rsid w:val="003C7370"/>
    <w:rsid w:val="003D0BBA"/>
    <w:rsid w:val="003D115B"/>
    <w:rsid w:val="003D18F8"/>
    <w:rsid w:val="003D3353"/>
    <w:rsid w:val="003D428F"/>
    <w:rsid w:val="003D65E0"/>
    <w:rsid w:val="003E0051"/>
    <w:rsid w:val="003E052F"/>
    <w:rsid w:val="003E12DB"/>
    <w:rsid w:val="003E1DBB"/>
    <w:rsid w:val="003E47A6"/>
    <w:rsid w:val="003E4C60"/>
    <w:rsid w:val="003E4EA0"/>
    <w:rsid w:val="003E6582"/>
    <w:rsid w:val="003E685F"/>
    <w:rsid w:val="003E7483"/>
    <w:rsid w:val="003E7BB3"/>
    <w:rsid w:val="003F18F2"/>
    <w:rsid w:val="003F1E16"/>
    <w:rsid w:val="003F1FC7"/>
    <w:rsid w:val="003F2840"/>
    <w:rsid w:val="003F2EF9"/>
    <w:rsid w:val="003F495B"/>
    <w:rsid w:val="003F563F"/>
    <w:rsid w:val="003F5DB5"/>
    <w:rsid w:val="003F7874"/>
    <w:rsid w:val="003F78E2"/>
    <w:rsid w:val="00400D38"/>
    <w:rsid w:val="00402281"/>
    <w:rsid w:val="00403965"/>
    <w:rsid w:val="004041A5"/>
    <w:rsid w:val="00404328"/>
    <w:rsid w:val="004055AE"/>
    <w:rsid w:val="00405EA8"/>
    <w:rsid w:val="00406339"/>
    <w:rsid w:val="0040644A"/>
    <w:rsid w:val="00410925"/>
    <w:rsid w:val="00410E01"/>
    <w:rsid w:val="0041127A"/>
    <w:rsid w:val="00411ADD"/>
    <w:rsid w:val="004128BC"/>
    <w:rsid w:val="004142B0"/>
    <w:rsid w:val="00416F3C"/>
    <w:rsid w:val="0041798A"/>
    <w:rsid w:val="00420119"/>
    <w:rsid w:val="00421178"/>
    <w:rsid w:val="004214F5"/>
    <w:rsid w:val="00423E6C"/>
    <w:rsid w:val="00424CF7"/>
    <w:rsid w:val="00425D70"/>
    <w:rsid w:val="00425F44"/>
    <w:rsid w:val="00427AD6"/>
    <w:rsid w:val="00427EDB"/>
    <w:rsid w:val="004305B6"/>
    <w:rsid w:val="00430A71"/>
    <w:rsid w:val="00430D7C"/>
    <w:rsid w:val="0043110D"/>
    <w:rsid w:val="00431716"/>
    <w:rsid w:val="00431FB9"/>
    <w:rsid w:val="004329C1"/>
    <w:rsid w:val="00432EC5"/>
    <w:rsid w:val="00434340"/>
    <w:rsid w:val="00434B4C"/>
    <w:rsid w:val="00434F6D"/>
    <w:rsid w:val="004353A2"/>
    <w:rsid w:val="004362AE"/>
    <w:rsid w:val="00437CAA"/>
    <w:rsid w:val="00440319"/>
    <w:rsid w:val="0044080D"/>
    <w:rsid w:val="00441E13"/>
    <w:rsid w:val="004424F5"/>
    <w:rsid w:val="004439A5"/>
    <w:rsid w:val="00443BC9"/>
    <w:rsid w:val="00444991"/>
    <w:rsid w:val="00447513"/>
    <w:rsid w:val="00447721"/>
    <w:rsid w:val="004504E8"/>
    <w:rsid w:val="00450AD4"/>
    <w:rsid w:val="00450F07"/>
    <w:rsid w:val="00451944"/>
    <w:rsid w:val="00451FDE"/>
    <w:rsid w:val="004522AF"/>
    <w:rsid w:val="004524ED"/>
    <w:rsid w:val="0045261B"/>
    <w:rsid w:val="00454023"/>
    <w:rsid w:val="004555D2"/>
    <w:rsid w:val="0045648F"/>
    <w:rsid w:val="004613F6"/>
    <w:rsid w:val="004630D8"/>
    <w:rsid w:val="00464734"/>
    <w:rsid w:val="00464F5E"/>
    <w:rsid w:val="00465723"/>
    <w:rsid w:val="0046639C"/>
    <w:rsid w:val="00466605"/>
    <w:rsid w:val="004700C5"/>
    <w:rsid w:val="004722B3"/>
    <w:rsid w:val="0047248E"/>
    <w:rsid w:val="00472554"/>
    <w:rsid w:val="004731A2"/>
    <w:rsid w:val="00473862"/>
    <w:rsid w:val="00474B54"/>
    <w:rsid w:val="00475CA0"/>
    <w:rsid w:val="00475D85"/>
    <w:rsid w:val="00476934"/>
    <w:rsid w:val="0047791A"/>
    <w:rsid w:val="00477A2E"/>
    <w:rsid w:val="00477CBA"/>
    <w:rsid w:val="004809F7"/>
    <w:rsid w:val="00481F4A"/>
    <w:rsid w:val="0048216C"/>
    <w:rsid w:val="00482AE2"/>
    <w:rsid w:val="004838D8"/>
    <w:rsid w:val="004847BB"/>
    <w:rsid w:val="004848E0"/>
    <w:rsid w:val="00484A7D"/>
    <w:rsid w:val="00485106"/>
    <w:rsid w:val="00485B75"/>
    <w:rsid w:val="00485B7C"/>
    <w:rsid w:val="004860FC"/>
    <w:rsid w:val="00487964"/>
    <w:rsid w:val="00487D89"/>
    <w:rsid w:val="00490382"/>
    <w:rsid w:val="0049063E"/>
    <w:rsid w:val="00492D44"/>
    <w:rsid w:val="004937E9"/>
    <w:rsid w:val="00493F59"/>
    <w:rsid w:val="004948A6"/>
    <w:rsid w:val="004948B1"/>
    <w:rsid w:val="00495108"/>
    <w:rsid w:val="00495474"/>
    <w:rsid w:val="00495C44"/>
    <w:rsid w:val="00496BA8"/>
    <w:rsid w:val="0049783C"/>
    <w:rsid w:val="004A0A46"/>
    <w:rsid w:val="004A144C"/>
    <w:rsid w:val="004A1594"/>
    <w:rsid w:val="004A1D50"/>
    <w:rsid w:val="004A2DA9"/>
    <w:rsid w:val="004A4B72"/>
    <w:rsid w:val="004A4D38"/>
    <w:rsid w:val="004A59A1"/>
    <w:rsid w:val="004B00D6"/>
    <w:rsid w:val="004B281C"/>
    <w:rsid w:val="004B395A"/>
    <w:rsid w:val="004B3F8F"/>
    <w:rsid w:val="004B4F7D"/>
    <w:rsid w:val="004B6781"/>
    <w:rsid w:val="004B7537"/>
    <w:rsid w:val="004B7BD4"/>
    <w:rsid w:val="004C0C15"/>
    <w:rsid w:val="004C118C"/>
    <w:rsid w:val="004C1671"/>
    <w:rsid w:val="004C1C07"/>
    <w:rsid w:val="004C1DB0"/>
    <w:rsid w:val="004C2950"/>
    <w:rsid w:val="004C483C"/>
    <w:rsid w:val="004C59B9"/>
    <w:rsid w:val="004C5CFA"/>
    <w:rsid w:val="004C5F04"/>
    <w:rsid w:val="004C7A7A"/>
    <w:rsid w:val="004D08C6"/>
    <w:rsid w:val="004D2CD9"/>
    <w:rsid w:val="004D3959"/>
    <w:rsid w:val="004D3D60"/>
    <w:rsid w:val="004D4720"/>
    <w:rsid w:val="004E00FD"/>
    <w:rsid w:val="004E2D07"/>
    <w:rsid w:val="004E3319"/>
    <w:rsid w:val="004E4656"/>
    <w:rsid w:val="004E5DF7"/>
    <w:rsid w:val="004E61D7"/>
    <w:rsid w:val="004E6A40"/>
    <w:rsid w:val="004F1BDA"/>
    <w:rsid w:val="004F30D5"/>
    <w:rsid w:val="004F3271"/>
    <w:rsid w:val="004F3DF4"/>
    <w:rsid w:val="004F4F86"/>
    <w:rsid w:val="004F5DF9"/>
    <w:rsid w:val="004F5FD6"/>
    <w:rsid w:val="004F7086"/>
    <w:rsid w:val="004F70A3"/>
    <w:rsid w:val="004F7901"/>
    <w:rsid w:val="005015B0"/>
    <w:rsid w:val="00502491"/>
    <w:rsid w:val="005026D8"/>
    <w:rsid w:val="00502A06"/>
    <w:rsid w:val="00502FCD"/>
    <w:rsid w:val="00503F57"/>
    <w:rsid w:val="00506A1F"/>
    <w:rsid w:val="00506B9F"/>
    <w:rsid w:val="0051041D"/>
    <w:rsid w:val="00511172"/>
    <w:rsid w:val="00512B54"/>
    <w:rsid w:val="00513602"/>
    <w:rsid w:val="00513BAD"/>
    <w:rsid w:val="00515137"/>
    <w:rsid w:val="0051522F"/>
    <w:rsid w:val="0051534E"/>
    <w:rsid w:val="00515A60"/>
    <w:rsid w:val="00517E84"/>
    <w:rsid w:val="00520636"/>
    <w:rsid w:val="00520D48"/>
    <w:rsid w:val="00523899"/>
    <w:rsid w:val="00523DBD"/>
    <w:rsid w:val="0052522A"/>
    <w:rsid w:val="00526A95"/>
    <w:rsid w:val="00526A9B"/>
    <w:rsid w:val="005306F6"/>
    <w:rsid w:val="00531751"/>
    <w:rsid w:val="0053510B"/>
    <w:rsid w:val="0053567A"/>
    <w:rsid w:val="00536808"/>
    <w:rsid w:val="005422FB"/>
    <w:rsid w:val="00544C42"/>
    <w:rsid w:val="0054504E"/>
    <w:rsid w:val="00546B84"/>
    <w:rsid w:val="00551196"/>
    <w:rsid w:val="00551458"/>
    <w:rsid w:val="0055367A"/>
    <w:rsid w:val="005550AE"/>
    <w:rsid w:val="00555BE5"/>
    <w:rsid w:val="00556ACA"/>
    <w:rsid w:val="00556F5B"/>
    <w:rsid w:val="00557397"/>
    <w:rsid w:val="0056134A"/>
    <w:rsid w:val="00561B99"/>
    <w:rsid w:val="00561BDA"/>
    <w:rsid w:val="00563508"/>
    <w:rsid w:val="005650BD"/>
    <w:rsid w:val="005651FE"/>
    <w:rsid w:val="00565765"/>
    <w:rsid w:val="005659F5"/>
    <w:rsid w:val="0056608C"/>
    <w:rsid w:val="0056722C"/>
    <w:rsid w:val="00567F12"/>
    <w:rsid w:val="005717EB"/>
    <w:rsid w:val="005725FC"/>
    <w:rsid w:val="005744CF"/>
    <w:rsid w:val="00575351"/>
    <w:rsid w:val="005754CD"/>
    <w:rsid w:val="00576461"/>
    <w:rsid w:val="00577956"/>
    <w:rsid w:val="0058000E"/>
    <w:rsid w:val="00580A52"/>
    <w:rsid w:val="00582937"/>
    <w:rsid w:val="005840E2"/>
    <w:rsid w:val="0058412D"/>
    <w:rsid w:val="005865B3"/>
    <w:rsid w:val="005870FD"/>
    <w:rsid w:val="005878F1"/>
    <w:rsid w:val="005900FD"/>
    <w:rsid w:val="005912E9"/>
    <w:rsid w:val="00591AEC"/>
    <w:rsid w:val="00592CAF"/>
    <w:rsid w:val="0059376B"/>
    <w:rsid w:val="00593C0C"/>
    <w:rsid w:val="00595EE5"/>
    <w:rsid w:val="00595F48"/>
    <w:rsid w:val="00596446"/>
    <w:rsid w:val="00596588"/>
    <w:rsid w:val="00596E6D"/>
    <w:rsid w:val="005A1E92"/>
    <w:rsid w:val="005A21DC"/>
    <w:rsid w:val="005A41EC"/>
    <w:rsid w:val="005A770D"/>
    <w:rsid w:val="005B0C8C"/>
    <w:rsid w:val="005B110D"/>
    <w:rsid w:val="005B174D"/>
    <w:rsid w:val="005B296F"/>
    <w:rsid w:val="005B32E5"/>
    <w:rsid w:val="005B3D59"/>
    <w:rsid w:val="005B47EC"/>
    <w:rsid w:val="005B5261"/>
    <w:rsid w:val="005B56FF"/>
    <w:rsid w:val="005B635C"/>
    <w:rsid w:val="005B653F"/>
    <w:rsid w:val="005B6837"/>
    <w:rsid w:val="005C0718"/>
    <w:rsid w:val="005C292E"/>
    <w:rsid w:val="005C5DAD"/>
    <w:rsid w:val="005D00BC"/>
    <w:rsid w:val="005D25D1"/>
    <w:rsid w:val="005D2CA5"/>
    <w:rsid w:val="005D3CB2"/>
    <w:rsid w:val="005D4289"/>
    <w:rsid w:val="005D4CBF"/>
    <w:rsid w:val="005D5DE3"/>
    <w:rsid w:val="005D78F8"/>
    <w:rsid w:val="005E03BC"/>
    <w:rsid w:val="005E08A3"/>
    <w:rsid w:val="005E2156"/>
    <w:rsid w:val="005E2561"/>
    <w:rsid w:val="005E268A"/>
    <w:rsid w:val="005E2C52"/>
    <w:rsid w:val="005E3724"/>
    <w:rsid w:val="005E41A7"/>
    <w:rsid w:val="005E5FD4"/>
    <w:rsid w:val="005E707F"/>
    <w:rsid w:val="005E7B8A"/>
    <w:rsid w:val="005E7F49"/>
    <w:rsid w:val="005E7F83"/>
    <w:rsid w:val="005F050F"/>
    <w:rsid w:val="005F0BD9"/>
    <w:rsid w:val="005F1BE3"/>
    <w:rsid w:val="005F1EC7"/>
    <w:rsid w:val="005F24E4"/>
    <w:rsid w:val="005F3358"/>
    <w:rsid w:val="005F39ED"/>
    <w:rsid w:val="005F3DE5"/>
    <w:rsid w:val="005F4825"/>
    <w:rsid w:val="005F50C8"/>
    <w:rsid w:val="005F510C"/>
    <w:rsid w:val="005F5298"/>
    <w:rsid w:val="005F5BDE"/>
    <w:rsid w:val="005F6272"/>
    <w:rsid w:val="005F673B"/>
    <w:rsid w:val="005F69F0"/>
    <w:rsid w:val="005F6EEC"/>
    <w:rsid w:val="005F6F41"/>
    <w:rsid w:val="005F7100"/>
    <w:rsid w:val="005F7DA4"/>
    <w:rsid w:val="00601B9B"/>
    <w:rsid w:val="00602228"/>
    <w:rsid w:val="00602CF0"/>
    <w:rsid w:val="006035B5"/>
    <w:rsid w:val="006039DE"/>
    <w:rsid w:val="00603DCD"/>
    <w:rsid w:val="00604829"/>
    <w:rsid w:val="0060502A"/>
    <w:rsid w:val="006059D7"/>
    <w:rsid w:val="006061C9"/>
    <w:rsid w:val="006108E4"/>
    <w:rsid w:val="00610FA0"/>
    <w:rsid w:val="0061176F"/>
    <w:rsid w:val="0061276B"/>
    <w:rsid w:val="00612EF9"/>
    <w:rsid w:val="00613D09"/>
    <w:rsid w:val="0061456F"/>
    <w:rsid w:val="00620C7A"/>
    <w:rsid w:val="00621D9E"/>
    <w:rsid w:val="00621FB7"/>
    <w:rsid w:val="006223EA"/>
    <w:rsid w:val="006226FD"/>
    <w:rsid w:val="00622B7B"/>
    <w:rsid w:val="00622CA5"/>
    <w:rsid w:val="00622F79"/>
    <w:rsid w:val="0062333A"/>
    <w:rsid w:val="00626FF2"/>
    <w:rsid w:val="006300EB"/>
    <w:rsid w:val="0063144F"/>
    <w:rsid w:val="00631725"/>
    <w:rsid w:val="00631B8E"/>
    <w:rsid w:val="00633DCB"/>
    <w:rsid w:val="0063531A"/>
    <w:rsid w:val="0063619E"/>
    <w:rsid w:val="00636DE6"/>
    <w:rsid w:val="006376C8"/>
    <w:rsid w:val="00640043"/>
    <w:rsid w:val="006401B8"/>
    <w:rsid w:val="006417C3"/>
    <w:rsid w:val="00641D54"/>
    <w:rsid w:val="006421CF"/>
    <w:rsid w:val="0064324C"/>
    <w:rsid w:val="00643940"/>
    <w:rsid w:val="006446BF"/>
    <w:rsid w:val="00644D0B"/>
    <w:rsid w:val="00646429"/>
    <w:rsid w:val="0065028E"/>
    <w:rsid w:val="00650A52"/>
    <w:rsid w:val="0065158F"/>
    <w:rsid w:val="00651883"/>
    <w:rsid w:val="006526E8"/>
    <w:rsid w:val="00652A06"/>
    <w:rsid w:val="00652B13"/>
    <w:rsid w:val="00653EAA"/>
    <w:rsid w:val="0065407B"/>
    <w:rsid w:val="0065657E"/>
    <w:rsid w:val="006576A7"/>
    <w:rsid w:val="00660820"/>
    <w:rsid w:val="0066082F"/>
    <w:rsid w:val="00660C79"/>
    <w:rsid w:val="00661729"/>
    <w:rsid w:val="00661BD3"/>
    <w:rsid w:val="0066224D"/>
    <w:rsid w:val="0066482E"/>
    <w:rsid w:val="00666C79"/>
    <w:rsid w:val="006717C7"/>
    <w:rsid w:val="00671DEE"/>
    <w:rsid w:val="00672CD9"/>
    <w:rsid w:val="006733C1"/>
    <w:rsid w:val="00673F4B"/>
    <w:rsid w:val="00674028"/>
    <w:rsid w:val="00674F73"/>
    <w:rsid w:val="0067568C"/>
    <w:rsid w:val="00675E3C"/>
    <w:rsid w:val="00675F06"/>
    <w:rsid w:val="006761EB"/>
    <w:rsid w:val="00677B52"/>
    <w:rsid w:val="006804D0"/>
    <w:rsid w:val="006813C3"/>
    <w:rsid w:val="00681502"/>
    <w:rsid w:val="006821EF"/>
    <w:rsid w:val="0068397F"/>
    <w:rsid w:val="00683E37"/>
    <w:rsid w:val="00684431"/>
    <w:rsid w:val="00684A1D"/>
    <w:rsid w:val="006850D6"/>
    <w:rsid w:val="00685CA3"/>
    <w:rsid w:val="00685D93"/>
    <w:rsid w:val="00686421"/>
    <w:rsid w:val="00686C12"/>
    <w:rsid w:val="00686D15"/>
    <w:rsid w:val="00687DEF"/>
    <w:rsid w:val="00690891"/>
    <w:rsid w:val="00691B60"/>
    <w:rsid w:val="00691F80"/>
    <w:rsid w:val="0069238A"/>
    <w:rsid w:val="00693F13"/>
    <w:rsid w:val="0069401E"/>
    <w:rsid w:val="00694128"/>
    <w:rsid w:val="00694ECC"/>
    <w:rsid w:val="00696E28"/>
    <w:rsid w:val="006A0414"/>
    <w:rsid w:val="006A0AC5"/>
    <w:rsid w:val="006A0AFB"/>
    <w:rsid w:val="006A56EC"/>
    <w:rsid w:val="006A7005"/>
    <w:rsid w:val="006A77F5"/>
    <w:rsid w:val="006A7D44"/>
    <w:rsid w:val="006B387E"/>
    <w:rsid w:val="006B3A13"/>
    <w:rsid w:val="006B4110"/>
    <w:rsid w:val="006B569B"/>
    <w:rsid w:val="006B6E53"/>
    <w:rsid w:val="006B75BF"/>
    <w:rsid w:val="006C0486"/>
    <w:rsid w:val="006C10EF"/>
    <w:rsid w:val="006C1833"/>
    <w:rsid w:val="006C3880"/>
    <w:rsid w:val="006C3E3F"/>
    <w:rsid w:val="006C7108"/>
    <w:rsid w:val="006D0234"/>
    <w:rsid w:val="006D276F"/>
    <w:rsid w:val="006D2CA0"/>
    <w:rsid w:val="006D4647"/>
    <w:rsid w:val="006D4ACA"/>
    <w:rsid w:val="006D5E20"/>
    <w:rsid w:val="006D737F"/>
    <w:rsid w:val="006E022E"/>
    <w:rsid w:val="006E06CD"/>
    <w:rsid w:val="006E0D0A"/>
    <w:rsid w:val="006E2B03"/>
    <w:rsid w:val="006E312E"/>
    <w:rsid w:val="006E3B01"/>
    <w:rsid w:val="006E4124"/>
    <w:rsid w:val="006E4E79"/>
    <w:rsid w:val="006E4EDB"/>
    <w:rsid w:val="006E6DC2"/>
    <w:rsid w:val="006E6EB2"/>
    <w:rsid w:val="006F15E7"/>
    <w:rsid w:val="006F2929"/>
    <w:rsid w:val="006F2F66"/>
    <w:rsid w:val="006F31B3"/>
    <w:rsid w:val="006F3AF0"/>
    <w:rsid w:val="006F4CB4"/>
    <w:rsid w:val="006F58A9"/>
    <w:rsid w:val="0070051D"/>
    <w:rsid w:val="00701903"/>
    <w:rsid w:val="00701B89"/>
    <w:rsid w:val="0070217A"/>
    <w:rsid w:val="00702C4C"/>
    <w:rsid w:val="00702FE0"/>
    <w:rsid w:val="0070375B"/>
    <w:rsid w:val="00704AE3"/>
    <w:rsid w:val="00704DBE"/>
    <w:rsid w:val="007064EF"/>
    <w:rsid w:val="00706D35"/>
    <w:rsid w:val="007074FB"/>
    <w:rsid w:val="00707F90"/>
    <w:rsid w:val="007109E1"/>
    <w:rsid w:val="007111CC"/>
    <w:rsid w:val="0071123F"/>
    <w:rsid w:val="007120C3"/>
    <w:rsid w:val="00712BEF"/>
    <w:rsid w:val="007142C1"/>
    <w:rsid w:val="0071451F"/>
    <w:rsid w:val="0071533E"/>
    <w:rsid w:val="0071635F"/>
    <w:rsid w:val="00716FCF"/>
    <w:rsid w:val="0071761F"/>
    <w:rsid w:val="007206A1"/>
    <w:rsid w:val="00721C58"/>
    <w:rsid w:val="007238FD"/>
    <w:rsid w:val="00724954"/>
    <w:rsid w:val="00724BD0"/>
    <w:rsid w:val="00727263"/>
    <w:rsid w:val="0073157C"/>
    <w:rsid w:val="007323E0"/>
    <w:rsid w:val="00732847"/>
    <w:rsid w:val="00732F4E"/>
    <w:rsid w:val="007338C5"/>
    <w:rsid w:val="00734AE3"/>
    <w:rsid w:val="00734FEF"/>
    <w:rsid w:val="007373D1"/>
    <w:rsid w:val="00737A2E"/>
    <w:rsid w:val="00740249"/>
    <w:rsid w:val="007414D4"/>
    <w:rsid w:val="00743653"/>
    <w:rsid w:val="00743AE9"/>
    <w:rsid w:val="00744207"/>
    <w:rsid w:val="007445C5"/>
    <w:rsid w:val="00744855"/>
    <w:rsid w:val="00745453"/>
    <w:rsid w:val="00745D4D"/>
    <w:rsid w:val="00745E92"/>
    <w:rsid w:val="00745FC7"/>
    <w:rsid w:val="00750408"/>
    <w:rsid w:val="00751518"/>
    <w:rsid w:val="00751C1B"/>
    <w:rsid w:val="00752B3C"/>
    <w:rsid w:val="00753875"/>
    <w:rsid w:val="00753F6C"/>
    <w:rsid w:val="00754601"/>
    <w:rsid w:val="00754617"/>
    <w:rsid w:val="00756FAF"/>
    <w:rsid w:val="00757558"/>
    <w:rsid w:val="00757B29"/>
    <w:rsid w:val="00757B2B"/>
    <w:rsid w:val="007617A4"/>
    <w:rsid w:val="00761BAE"/>
    <w:rsid w:val="007620B7"/>
    <w:rsid w:val="0076282A"/>
    <w:rsid w:val="00762955"/>
    <w:rsid w:val="00763F2B"/>
    <w:rsid w:val="00764888"/>
    <w:rsid w:val="007648A3"/>
    <w:rsid w:val="0076582F"/>
    <w:rsid w:val="0076718D"/>
    <w:rsid w:val="00767395"/>
    <w:rsid w:val="00767A98"/>
    <w:rsid w:val="007713F6"/>
    <w:rsid w:val="0077177A"/>
    <w:rsid w:val="00772389"/>
    <w:rsid w:val="00772808"/>
    <w:rsid w:val="00772B11"/>
    <w:rsid w:val="00773670"/>
    <w:rsid w:val="007748F4"/>
    <w:rsid w:val="00774F5D"/>
    <w:rsid w:val="00775E82"/>
    <w:rsid w:val="0077758D"/>
    <w:rsid w:val="007807F5"/>
    <w:rsid w:val="007811DC"/>
    <w:rsid w:val="00782082"/>
    <w:rsid w:val="007821DB"/>
    <w:rsid w:val="007821F7"/>
    <w:rsid w:val="00783625"/>
    <w:rsid w:val="007838C1"/>
    <w:rsid w:val="00785917"/>
    <w:rsid w:val="00790FF5"/>
    <w:rsid w:val="00791741"/>
    <w:rsid w:val="00791753"/>
    <w:rsid w:val="007921BF"/>
    <w:rsid w:val="0079326F"/>
    <w:rsid w:val="0079338D"/>
    <w:rsid w:val="00793A35"/>
    <w:rsid w:val="00793BA4"/>
    <w:rsid w:val="0079660D"/>
    <w:rsid w:val="007A22AF"/>
    <w:rsid w:val="007A23F2"/>
    <w:rsid w:val="007A2DA9"/>
    <w:rsid w:val="007A2FBA"/>
    <w:rsid w:val="007A3534"/>
    <w:rsid w:val="007A3BDA"/>
    <w:rsid w:val="007A445F"/>
    <w:rsid w:val="007A48F0"/>
    <w:rsid w:val="007A5072"/>
    <w:rsid w:val="007A5642"/>
    <w:rsid w:val="007A6E04"/>
    <w:rsid w:val="007A798F"/>
    <w:rsid w:val="007B020E"/>
    <w:rsid w:val="007B0A8E"/>
    <w:rsid w:val="007B3ACD"/>
    <w:rsid w:val="007B490B"/>
    <w:rsid w:val="007B5E4F"/>
    <w:rsid w:val="007B6A1A"/>
    <w:rsid w:val="007B7FF2"/>
    <w:rsid w:val="007C0761"/>
    <w:rsid w:val="007C2827"/>
    <w:rsid w:val="007C3388"/>
    <w:rsid w:val="007C3B13"/>
    <w:rsid w:val="007C3C0F"/>
    <w:rsid w:val="007C3F68"/>
    <w:rsid w:val="007C46E0"/>
    <w:rsid w:val="007C5901"/>
    <w:rsid w:val="007C61D8"/>
    <w:rsid w:val="007C6840"/>
    <w:rsid w:val="007C7D9A"/>
    <w:rsid w:val="007D01AB"/>
    <w:rsid w:val="007D02B4"/>
    <w:rsid w:val="007D1E51"/>
    <w:rsid w:val="007D257C"/>
    <w:rsid w:val="007D2821"/>
    <w:rsid w:val="007D4B19"/>
    <w:rsid w:val="007D4BF2"/>
    <w:rsid w:val="007D527E"/>
    <w:rsid w:val="007D5F74"/>
    <w:rsid w:val="007D5FB3"/>
    <w:rsid w:val="007D6610"/>
    <w:rsid w:val="007D7303"/>
    <w:rsid w:val="007D7CCC"/>
    <w:rsid w:val="007E02DB"/>
    <w:rsid w:val="007E0E53"/>
    <w:rsid w:val="007E10A7"/>
    <w:rsid w:val="007E244E"/>
    <w:rsid w:val="007E2A65"/>
    <w:rsid w:val="007E3C97"/>
    <w:rsid w:val="007E3FFF"/>
    <w:rsid w:val="007E571A"/>
    <w:rsid w:val="007E5B02"/>
    <w:rsid w:val="007E620B"/>
    <w:rsid w:val="007E7838"/>
    <w:rsid w:val="007E7F23"/>
    <w:rsid w:val="007E7FE2"/>
    <w:rsid w:val="007F10BD"/>
    <w:rsid w:val="007F1AFA"/>
    <w:rsid w:val="007F1AFF"/>
    <w:rsid w:val="007F2588"/>
    <w:rsid w:val="007F2ADB"/>
    <w:rsid w:val="007F337C"/>
    <w:rsid w:val="007F4D2A"/>
    <w:rsid w:val="007F635E"/>
    <w:rsid w:val="007F63A6"/>
    <w:rsid w:val="007F6AA9"/>
    <w:rsid w:val="007F6DA9"/>
    <w:rsid w:val="007F7586"/>
    <w:rsid w:val="007F7ACE"/>
    <w:rsid w:val="00800369"/>
    <w:rsid w:val="00800448"/>
    <w:rsid w:val="008010B9"/>
    <w:rsid w:val="008011E3"/>
    <w:rsid w:val="00802330"/>
    <w:rsid w:val="008039FA"/>
    <w:rsid w:val="00803C4F"/>
    <w:rsid w:val="00804577"/>
    <w:rsid w:val="00804AEC"/>
    <w:rsid w:val="00804EA2"/>
    <w:rsid w:val="00805EF6"/>
    <w:rsid w:val="008066FF"/>
    <w:rsid w:val="0081031A"/>
    <w:rsid w:val="0081044D"/>
    <w:rsid w:val="00810818"/>
    <w:rsid w:val="00812F43"/>
    <w:rsid w:val="00814DE7"/>
    <w:rsid w:val="0081526A"/>
    <w:rsid w:val="00815596"/>
    <w:rsid w:val="008171D9"/>
    <w:rsid w:val="008174BA"/>
    <w:rsid w:val="00817C56"/>
    <w:rsid w:val="0082154B"/>
    <w:rsid w:val="0082294F"/>
    <w:rsid w:val="00823379"/>
    <w:rsid w:val="00823607"/>
    <w:rsid w:val="00825887"/>
    <w:rsid w:val="00827554"/>
    <w:rsid w:val="00830D97"/>
    <w:rsid w:val="00831358"/>
    <w:rsid w:val="00831F69"/>
    <w:rsid w:val="008326AD"/>
    <w:rsid w:val="00833733"/>
    <w:rsid w:val="008356A7"/>
    <w:rsid w:val="008364AB"/>
    <w:rsid w:val="00837A8C"/>
    <w:rsid w:val="00837C2E"/>
    <w:rsid w:val="00837EC6"/>
    <w:rsid w:val="008406A9"/>
    <w:rsid w:val="00840A74"/>
    <w:rsid w:val="00840D1C"/>
    <w:rsid w:val="008425D4"/>
    <w:rsid w:val="00842733"/>
    <w:rsid w:val="00843A1B"/>
    <w:rsid w:val="0084498A"/>
    <w:rsid w:val="00845C00"/>
    <w:rsid w:val="008460B1"/>
    <w:rsid w:val="0084721A"/>
    <w:rsid w:val="0084794B"/>
    <w:rsid w:val="008506B3"/>
    <w:rsid w:val="00851074"/>
    <w:rsid w:val="00852181"/>
    <w:rsid w:val="00855A9D"/>
    <w:rsid w:val="00855CA1"/>
    <w:rsid w:val="008566D0"/>
    <w:rsid w:val="00856C72"/>
    <w:rsid w:val="008570B8"/>
    <w:rsid w:val="00860EC3"/>
    <w:rsid w:val="00860F5F"/>
    <w:rsid w:val="008618F9"/>
    <w:rsid w:val="00863E24"/>
    <w:rsid w:val="0087006B"/>
    <w:rsid w:val="00870121"/>
    <w:rsid w:val="008705F0"/>
    <w:rsid w:val="00871ECA"/>
    <w:rsid w:val="00872233"/>
    <w:rsid w:val="00872ACB"/>
    <w:rsid w:val="008732B3"/>
    <w:rsid w:val="00873BCA"/>
    <w:rsid w:val="0087447B"/>
    <w:rsid w:val="00874BA8"/>
    <w:rsid w:val="008757E9"/>
    <w:rsid w:val="00875C58"/>
    <w:rsid w:val="008762E0"/>
    <w:rsid w:val="00876CB0"/>
    <w:rsid w:val="008808C2"/>
    <w:rsid w:val="00884755"/>
    <w:rsid w:val="00885035"/>
    <w:rsid w:val="0088624E"/>
    <w:rsid w:val="00886888"/>
    <w:rsid w:val="00886D1C"/>
    <w:rsid w:val="008905CE"/>
    <w:rsid w:val="008907D3"/>
    <w:rsid w:val="00890AE1"/>
    <w:rsid w:val="00890B88"/>
    <w:rsid w:val="00893060"/>
    <w:rsid w:val="008936FF"/>
    <w:rsid w:val="00893D09"/>
    <w:rsid w:val="00894BF2"/>
    <w:rsid w:val="00894D77"/>
    <w:rsid w:val="00894DBC"/>
    <w:rsid w:val="008951DB"/>
    <w:rsid w:val="008951F2"/>
    <w:rsid w:val="008954AF"/>
    <w:rsid w:val="00895D18"/>
    <w:rsid w:val="008966BE"/>
    <w:rsid w:val="00897714"/>
    <w:rsid w:val="00897891"/>
    <w:rsid w:val="008A0574"/>
    <w:rsid w:val="008A084B"/>
    <w:rsid w:val="008A09A5"/>
    <w:rsid w:val="008A106A"/>
    <w:rsid w:val="008A1166"/>
    <w:rsid w:val="008A24C0"/>
    <w:rsid w:val="008A3A55"/>
    <w:rsid w:val="008A4AA1"/>
    <w:rsid w:val="008A4B9B"/>
    <w:rsid w:val="008A5BE4"/>
    <w:rsid w:val="008A5FC3"/>
    <w:rsid w:val="008A6C8B"/>
    <w:rsid w:val="008B0780"/>
    <w:rsid w:val="008B0827"/>
    <w:rsid w:val="008B25D5"/>
    <w:rsid w:val="008B3C79"/>
    <w:rsid w:val="008B494F"/>
    <w:rsid w:val="008B5567"/>
    <w:rsid w:val="008C0065"/>
    <w:rsid w:val="008C10BA"/>
    <w:rsid w:val="008C12F7"/>
    <w:rsid w:val="008C1AF4"/>
    <w:rsid w:val="008C1AFC"/>
    <w:rsid w:val="008C2071"/>
    <w:rsid w:val="008C22B7"/>
    <w:rsid w:val="008C31F8"/>
    <w:rsid w:val="008C47F8"/>
    <w:rsid w:val="008C7912"/>
    <w:rsid w:val="008C7E32"/>
    <w:rsid w:val="008D0038"/>
    <w:rsid w:val="008D2BC4"/>
    <w:rsid w:val="008D33A8"/>
    <w:rsid w:val="008D386E"/>
    <w:rsid w:val="008D420D"/>
    <w:rsid w:val="008D7DF9"/>
    <w:rsid w:val="008E0E9A"/>
    <w:rsid w:val="008E0FD5"/>
    <w:rsid w:val="008E1285"/>
    <w:rsid w:val="008E20EE"/>
    <w:rsid w:val="008E2E32"/>
    <w:rsid w:val="008E2F6A"/>
    <w:rsid w:val="008E35E9"/>
    <w:rsid w:val="008E588B"/>
    <w:rsid w:val="008E75AE"/>
    <w:rsid w:val="008F10C0"/>
    <w:rsid w:val="008F10C8"/>
    <w:rsid w:val="008F14A1"/>
    <w:rsid w:val="008F195D"/>
    <w:rsid w:val="008F25A4"/>
    <w:rsid w:val="008F263A"/>
    <w:rsid w:val="008F36CD"/>
    <w:rsid w:val="008F44AF"/>
    <w:rsid w:val="008F5A9A"/>
    <w:rsid w:val="008F6BAE"/>
    <w:rsid w:val="008F7044"/>
    <w:rsid w:val="00900158"/>
    <w:rsid w:val="00903022"/>
    <w:rsid w:val="00903608"/>
    <w:rsid w:val="00911E31"/>
    <w:rsid w:val="00912BC4"/>
    <w:rsid w:val="0091349D"/>
    <w:rsid w:val="009135F9"/>
    <w:rsid w:val="0091383A"/>
    <w:rsid w:val="009141B2"/>
    <w:rsid w:val="0091702D"/>
    <w:rsid w:val="00920AB6"/>
    <w:rsid w:val="00922454"/>
    <w:rsid w:val="009235E3"/>
    <w:rsid w:val="00923C2B"/>
    <w:rsid w:val="00924056"/>
    <w:rsid w:val="0092498B"/>
    <w:rsid w:val="009266A1"/>
    <w:rsid w:val="00926D55"/>
    <w:rsid w:val="009273A4"/>
    <w:rsid w:val="009277C8"/>
    <w:rsid w:val="00930229"/>
    <w:rsid w:val="00930966"/>
    <w:rsid w:val="00930F4C"/>
    <w:rsid w:val="00932C1F"/>
    <w:rsid w:val="00932C56"/>
    <w:rsid w:val="00933862"/>
    <w:rsid w:val="00934CE2"/>
    <w:rsid w:val="009350DC"/>
    <w:rsid w:val="00935B98"/>
    <w:rsid w:val="00936CB3"/>
    <w:rsid w:val="00941CF8"/>
    <w:rsid w:val="0094280F"/>
    <w:rsid w:val="00943B71"/>
    <w:rsid w:val="0094522D"/>
    <w:rsid w:val="009454B2"/>
    <w:rsid w:val="009459CB"/>
    <w:rsid w:val="0094714F"/>
    <w:rsid w:val="00947609"/>
    <w:rsid w:val="00953249"/>
    <w:rsid w:val="0095387D"/>
    <w:rsid w:val="00953D03"/>
    <w:rsid w:val="00954E15"/>
    <w:rsid w:val="009564DB"/>
    <w:rsid w:val="009602B8"/>
    <w:rsid w:val="00960352"/>
    <w:rsid w:val="009607F3"/>
    <w:rsid w:val="00961A29"/>
    <w:rsid w:val="00964312"/>
    <w:rsid w:val="00965381"/>
    <w:rsid w:val="0096577F"/>
    <w:rsid w:val="00965902"/>
    <w:rsid w:val="00965A0A"/>
    <w:rsid w:val="00966473"/>
    <w:rsid w:val="00966B71"/>
    <w:rsid w:val="00967DCF"/>
    <w:rsid w:val="0097050C"/>
    <w:rsid w:val="00971B30"/>
    <w:rsid w:val="00972ACC"/>
    <w:rsid w:val="00973242"/>
    <w:rsid w:val="009734B0"/>
    <w:rsid w:val="00974C53"/>
    <w:rsid w:val="009763CA"/>
    <w:rsid w:val="00976A11"/>
    <w:rsid w:val="00976FFA"/>
    <w:rsid w:val="009807FD"/>
    <w:rsid w:val="0098093D"/>
    <w:rsid w:val="00981960"/>
    <w:rsid w:val="00983015"/>
    <w:rsid w:val="009831E4"/>
    <w:rsid w:val="00984D11"/>
    <w:rsid w:val="00984D94"/>
    <w:rsid w:val="00985657"/>
    <w:rsid w:val="00985A92"/>
    <w:rsid w:val="009861A5"/>
    <w:rsid w:val="0098695A"/>
    <w:rsid w:val="009871D3"/>
    <w:rsid w:val="00987233"/>
    <w:rsid w:val="009905A1"/>
    <w:rsid w:val="00990808"/>
    <w:rsid w:val="0099085C"/>
    <w:rsid w:val="00990F94"/>
    <w:rsid w:val="009910EA"/>
    <w:rsid w:val="00991D39"/>
    <w:rsid w:val="0099242B"/>
    <w:rsid w:val="00993F85"/>
    <w:rsid w:val="00994ABC"/>
    <w:rsid w:val="009A142D"/>
    <w:rsid w:val="009A2B6A"/>
    <w:rsid w:val="009A5D87"/>
    <w:rsid w:val="009A5E67"/>
    <w:rsid w:val="009A718E"/>
    <w:rsid w:val="009A7361"/>
    <w:rsid w:val="009A7CA0"/>
    <w:rsid w:val="009B098B"/>
    <w:rsid w:val="009B0C12"/>
    <w:rsid w:val="009B12E8"/>
    <w:rsid w:val="009B1AAD"/>
    <w:rsid w:val="009B2012"/>
    <w:rsid w:val="009B4917"/>
    <w:rsid w:val="009B5432"/>
    <w:rsid w:val="009B7944"/>
    <w:rsid w:val="009C0232"/>
    <w:rsid w:val="009C0AFB"/>
    <w:rsid w:val="009C12FF"/>
    <w:rsid w:val="009C23F4"/>
    <w:rsid w:val="009C2CB9"/>
    <w:rsid w:val="009C3607"/>
    <w:rsid w:val="009C3FF3"/>
    <w:rsid w:val="009C5945"/>
    <w:rsid w:val="009D1A37"/>
    <w:rsid w:val="009D2CBC"/>
    <w:rsid w:val="009D2E0B"/>
    <w:rsid w:val="009D32F3"/>
    <w:rsid w:val="009D3563"/>
    <w:rsid w:val="009D3D7A"/>
    <w:rsid w:val="009D5680"/>
    <w:rsid w:val="009D65C7"/>
    <w:rsid w:val="009D6B30"/>
    <w:rsid w:val="009D6FCA"/>
    <w:rsid w:val="009D75F4"/>
    <w:rsid w:val="009D7919"/>
    <w:rsid w:val="009D7C0A"/>
    <w:rsid w:val="009E0557"/>
    <w:rsid w:val="009E0E86"/>
    <w:rsid w:val="009E222B"/>
    <w:rsid w:val="009E2A82"/>
    <w:rsid w:val="009E31FE"/>
    <w:rsid w:val="009E3A4F"/>
    <w:rsid w:val="009E3B46"/>
    <w:rsid w:val="009E3BEE"/>
    <w:rsid w:val="009E428A"/>
    <w:rsid w:val="009E53D9"/>
    <w:rsid w:val="009E59FC"/>
    <w:rsid w:val="009E5B33"/>
    <w:rsid w:val="009E6119"/>
    <w:rsid w:val="009E646D"/>
    <w:rsid w:val="009E66FD"/>
    <w:rsid w:val="009E7B38"/>
    <w:rsid w:val="009E7F41"/>
    <w:rsid w:val="009F0529"/>
    <w:rsid w:val="009F0E8B"/>
    <w:rsid w:val="009F1261"/>
    <w:rsid w:val="009F22F5"/>
    <w:rsid w:val="009F27E2"/>
    <w:rsid w:val="009F2C24"/>
    <w:rsid w:val="009F3FB6"/>
    <w:rsid w:val="009F4BC9"/>
    <w:rsid w:val="009F7DC2"/>
    <w:rsid w:val="00A00B47"/>
    <w:rsid w:val="00A017F9"/>
    <w:rsid w:val="00A026D3"/>
    <w:rsid w:val="00A03079"/>
    <w:rsid w:val="00A0316F"/>
    <w:rsid w:val="00A03DFE"/>
    <w:rsid w:val="00A05696"/>
    <w:rsid w:val="00A05FCC"/>
    <w:rsid w:val="00A06BF9"/>
    <w:rsid w:val="00A06F79"/>
    <w:rsid w:val="00A07E20"/>
    <w:rsid w:val="00A10AAF"/>
    <w:rsid w:val="00A10BF5"/>
    <w:rsid w:val="00A10EF9"/>
    <w:rsid w:val="00A1118A"/>
    <w:rsid w:val="00A11621"/>
    <w:rsid w:val="00A129B0"/>
    <w:rsid w:val="00A12C94"/>
    <w:rsid w:val="00A12D8C"/>
    <w:rsid w:val="00A135AC"/>
    <w:rsid w:val="00A13B95"/>
    <w:rsid w:val="00A13E96"/>
    <w:rsid w:val="00A14D41"/>
    <w:rsid w:val="00A14EDA"/>
    <w:rsid w:val="00A150D7"/>
    <w:rsid w:val="00A17778"/>
    <w:rsid w:val="00A23E17"/>
    <w:rsid w:val="00A2493C"/>
    <w:rsid w:val="00A250C8"/>
    <w:rsid w:val="00A258FA"/>
    <w:rsid w:val="00A25E1B"/>
    <w:rsid w:val="00A2614A"/>
    <w:rsid w:val="00A27CC6"/>
    <w:rsid w:val="00A307DA"/>
    <w:rsid w:val="00A30EF3"/>
    <w:rsid w:val="00A3157B"/>
    <w:rsid w:val="00A31706"/>
    <w:rsid w:val="00A322A8"/>
    <w:rsid w:val="00A33A88"/>
    <w:rsid w:val="00A33F57"/>
    <w:rsid w:val="00A3487F"/>
    <w:rsid w:val="00A35113"/>
    <w:rsid w:val="00A3535E"/>
    <w:rsid w:val="00A356F5"/>
    <w:rsid w:val="00A35961"/>
    <w:rsid w:val="00A361EF"/>
    <w:rsid w:val="00A36637"/>
    <w:rsid w:val="00A36DF4"/>
    <w:rsid w:val="00A37558"/>
    <w:rsid w:val="00A37696"/>
    <w:rsid w:val="00A377B5"/>
    <w:rsid w:val="00A379B1"/>
    <w:rsid w:val="00A37F9C"/>
    <w:rsid w:val="00A40116"/>
    <w:rsid w:val="00A4016A"/>
    <w:rsid w:val="00A41C7C"/>
    <w:rsid w:val="00A44622"/>
    <w:rsid w:val="00A45A90"/>
    <w:rsid w:val="00A46078"/>
    <w:rsid w:val="00A46451"/>
    <w:rsid w:val="00A46C90"/>
    <w:rsid w:val="00A51615"/>
    <w:rsid w:val="00A516A3"/>
    <w:rsid w:val="00A51BF0"/>
    <w:rsid w:val="00A52924"/>
    <w:rsid w:val="00A53450"/>
    <w:rsid w:val="00A5402D"/>
    <w:rsid w:val="00A54307"/>
    <w:rsid w:val="00A54366"/>
    <w:rsid w:val="00A543AE"/>
    <w:rsid w:val="00A55536"/>
    <w:rsid w:val="00A56B47"/>
    <w:rsid w:val="00A57A3D"/>
    <w:rsid w:val="00A57F78"/>
    <w:rsid w:val="00A61663"/>
    <w:rsid w:val="00A643C1"/>
    <w:rsid w:val="00A66505"/>
    <w:rsid w:val="00A666F4"/>
    <w:rsid w:val="00A6693F"/>
    <w:rsid w:val="00A672C9"/>
    <w:rsid w:val="00A67356"/>
    <w:rsid w:val="00A67417"/>
    <w:rsid w:val="00A70AF0"/>
    <w:rsid w:val="00A71AD4"/>
    <w:rsid w:val="00A71DC1"/>
    <w:rsid w:val="00A71EF6"/>
    <w:rsid w:val="00A7212E"/>
    <w:rsid w:val="00A725B9"/>
    <w:rsid w:val="00A725D7"/>
    <w:rsid w:val="00A72704"/>
    <w:rsid w:val="00A74589"/>
    <w:rsid w:val="00A75E5B"/>
    <w:rsid w:val="00A762C2"/>
    <w:rsid w:val="00A76715"/>
    <w:rsid w:val="00A82B24"/>
    <w:rsid w:val="00A82DE8"/>
    <w:rsid w:val="00A83000"/>
    <w:rsid w:val="00A8348F"/>
    <w:rsid w:val="00A8373B"/>
    <w:rsid w:val="00A83AB7"/>
    <w:rsid w:val="00A83C9E"/>
    <w:rsid w:val="00A848FC"/>
    <w:rsid w:val="00A84A2F"/>
    <w:rsid w:val="00A85656"/>
    <w:rsid w:val="00A864E8"/>
    <w:rsid w:val="00A87051"/>
    <w:rsid w:val="00A929F5"/>
    <w:rsid w:val="00A932CE"/>
    <w:rsid w:val="00A93E2F"/>
    <w:rsid w:val="00A947AD"/>
    <w:rsid w:val="00A94A15"/>
    <w:rsid w:val="00A954FF"/>
    <w:rsid w:val="00A964EC"/>
    <w:rsid w:val="00A9670F"/>
    <w:rsid w:val="00A96C0B"/>
    <w:rsid w:val="00A978FE"/>
    <w:rsid w:val="00AA041A"/>
    <w:rsid w:val="00AA15A7"/>
    <w:rsid w:val="00AA15CB"/>
    <w:rsid w:val="00AA1BC4"/>
    <w:rsid w:val="00AA1F2B"/>
    <w:rsid w:val="00AA2528"/>
    <w:rsid w:val="00AA2828"/>
    <w:rsid w:val="00AA44C6"/>
    <w:rsid w:val="00AA55E0"/>
    <w:rsid w:val="00AA5E04"/>
    <w:rsid w:val="00AA6A77"/>
    <w:rsid w:val="00AA6B38"/>
    <w:rsid w:val="00AA7B81"/>
    <w:rsid w:val="00AA7FA2"/>
    <w:rsid w:val="00AB0E56"/>
    <w:rsid w:val="00AB2B2A"/>
    <w:rsid w:val="00AB2DC2"/>
    <w:rsid w:val="00AB3619"/>
    <w:rsid w:val="00AB3DB0"/>
    <w:rsid w:val="00AB41AF"/>
    <w:rsid w:val="00AB5D77"/>
    <w:rsid w:val="00AC153A"/>
    <w:rsid w:val="00AC2CEB"/>
    <w:rsid w:val="00AC354D"/>
    <w:rsid w:val="00AC37AB"/>
    <w:rsid w:val="00AC3944"/>
    <w:rsid w:val="00AC6221"/>
    <w:rsid w:val="00AC65D4"/>
    <w:rsid w:val="00AC7670"/>
    <w:rsid w:val="00AC7CF0"/>
    <w:rsid w:val="00AD06B6"/>
    <w:rsid w:val="00AD0D5D"/>
    <w:rsid w:val="00AD3C0F"/>
    <w:rsid w:val="00AD5BB1"/>
    <w:rsid w:val="00AD6372"/>
    <w:rsid w:val="00AD6596"/>
    <w:rsid w:val="00AD66F4"/>
    <w:rsid w:val="00AD6791"/>
    <w:rsid w:val="00AD6A1E"/>
    <w:rsid w:val="00AD6BF1"/>
    <w:rsid w:val="00AD6F0C"/>
    <w:rsid w:val="00AD7003"/>
    <w:rsid w:val="00AE0489"/>
    <w:rsid w:val="00AE07D1"/>
    <w:rsid w:val="00AE1AE1"/>
    <w:rsid w:val="00AE1C81"/>
    <w:rsid w:val="00AE38F0"/>
    <w:rsid w:val="00AE3B4E"/>
    <w:rsid w:val="00AE46FC"/>
    <w:rsid w:val="00AE48F0"/>
    <w:rsid w:val="00AE6E4E"/>
    <w:rsid w:val="00AE7830"/>
    <w:rsid w:val="00AE7913"/>
    <w:rsid w:val="00AE7D6D"/>
    <w:rsid w:val="00AF0954"/>
    <w:rsid w:val="00AF0BB4"/>
    <w:rsid w:val="00AF0ED8"/>
    <w:rsid w:val="00AF1EBD"/>
    <w:rsid w:val="00AF1FD8"/>
    <w:rsid w:val="00AF22B7"/>
    <w:rsid w:val="00AF3469"/>
    <w:rsid w:val="00AF4BBB"/>
    <w:rsid w:val="00AF4DF0"/>
    <w:rsid w:val="00AF614D"/>
    <w:rsid w:val="00AF743A"/>
    <w:rsid w:val="00B00AE7"/>
    <w:rsid w:val="00B01EF6"/>
    <w:rsid w:val="00B022A3"/>
    <w:rsid w:val="00B02CBA"/>
    <w:rsid w:val="00B030C7"/>
    <w:rsid w:val="00B0397C"/>
    <w:rsid w:val="00B0467D"/>
    <w:rsid w:val="00B05F24"/>
    <w:rsid w:val="00B1140F"/>
    <w:rsid w:val="00B11902"/>
    <w:rsid w:val="00B11C23"/>
    <w:rsid w:val="00B15BF8"/>
    <w:rsid w:val="00B16559"/>
    <w:rsid w:val="00B177E2"/>
    <w:rsid w:val="00B17AB8"/>
    <w:rsid w:val="00B17DA8"/>
    <w:rsid w:val="00B17FDB"/>
    <w:rsid w:val="00B2056E"/>
    <w:rsid w:val="00B23709"/>
    <w:rsid w:val="00B2474F"/>
    <w:rsid w:val="00B24EFB"/>
    <w:rsid w:val="00B2505B"/>
    <w:rsid w:val="00B2588D"/>
    <w:rsid w:val="00B260DC"/>
    <w:rsid w:val="00B262BF"/>
    <w:rsid w:val="00B26BC9"/>
    <w:rsid w:val="00B26DB8"/>
    <w:rsid w:val="00B27964"/>
    <w:rsid w:val="00B302FD"/>
    <w:rsid w:val="00B305AD"/>
    <w:rsid w:val="00B305CA"/>
    <w:rsid w:val="00B30745"/>
    <w:rsid w:val="00B30C32"/>
    <w:rsid w:val="00B30E5B"/>
    <w:rsid w:val="00B33F22"/>
    <w:rsid w:val="00B3402D"/>
    <w:rsid w:val="00B35E2C"/>
    <w:rsid w:val="00B36030"/>
    <w:rsid w:val="00B36321"/>
    <w:rsid w:val="00B37952"/>
    <w:rsid w:val="00B40551"/>
    <w:rsid w:val="00B40557"/>
    <w:rsid w:val="00B40623"/>
    <w:rsid w:val="00B40CFF"/>
    <w:rsid w:val="00B40D4E"/>
    <w:rsid w:val="00B41C34"/>
    <w:rsid w:val="00B42551"/>
    <w:rsid w:val="00B43243"/>
    <w:rsid w:val="00B4352E"/>
    <w:rsid w:val="00B443C0"/>
    <w:rsid w:val="00B44661"/>
    <w:rsid w:val="00B44F52"/>
    <w:rsid w:val="00B46440"/>
    <w:rsid w:val="00B46B97"/>
    <w:rsid w:val="00B472F8"/>
    <w:rsid w:val="00B47971"/>
    <w:rsid w:val="00B47CDF"/>
    <w:rsid w:val="00B47EC8"/>
    <w:rsid w:val="00B50028"/>
    <w:rsid w:val="00B515BD"/>
    <w:rsid w:val="00B51BD8"/>
    <w:rsid w:val="00B52225"/>
    <w:rsid w:val="00B5406F"/>
    <w:rsid w:val="00B562B9"/>
    <w:rsid w:val="00B56536"/>
    <w:rsid w:val="00B60DF7"/>
    <w:rsid w:val="00B6149E"/>
    <w:rsid w:val="00B621CE"/>
    <w:rsid w:val="00B624D9"/>
    <w:rsid w:val="00B62A46"/>
    <w:rsid w:val="00B63B91"/>
    <w:rsid w:val="00B6759B"/>
    <w:rsid w:val="00B716B6"/>
    <w:rsid w:val="00B71F8F"/>
    <w:rsid w:val="00B720C6"/>
    <w:rsid w:val="00B724BE"/>
    <w:rsid w:val="00B73440"/>
    <w:rsid w:val="00B75164"/>
    <w:rsid w:val="00B75AD8"/>
    <w:rsid w:val="00B76C22"/>
    <w:rsid w:val="00B777E9"/>
    <w:rsid w:val="00B803B4"/>
    <w:rsid w:val="00B81BD3"/>
    <w:rsid w:val="00B82074"/>
    <w:rsid w:val="00B825E1"/>
    <w:rsid w:val="00B82E41"/>
    <w:rsid w:val="00B8402F"/>
    <w:rsid w:val="00B845BC"/>
    <w:rsid w:val="00B84ACB"/>
    <w:rsid w:val="00B908F5"/>
    <w:rsid w:val="00B933CB"/>
    <w:rsid w:val="00B93A0C"/>
    <w:rsid w:val="00B95351"/>
    <w:rsid w:val="00B95B4C"/>
    <w:rsid w:val="00B95EA5"/>
    <w:rsid w:val="00B95F15"/>
    <w:rsid w:val="00B96527"/>
    <w:rsid w:val="00B9663A"/>
    <w:rsid w:val="00B96B64"/>
    <w:rsid w:val="00BA0248"/>
    <w:rsid w:val="00BA0EF7"/>
    <w:rsid w:val="00BA0FDC"/>
    <w:rsid w:val="00BA14AB"/>
    <w:rsid w:val="00BA2394"/>
    <w:rsid w:val="00BA23AD"/>
    <w:rsid w:val="00BA3014"/>
    <w:rsid w:val="00BA62A0"/>
    <w:rsid w:val="00BA670E"/>
    <w:rsid w:val="00BA6815"/>
    <w:rsid w:val="00BB0333"/>
    <w:rsid w:val="00BB165A"/>
    <w:rsid w:val="00BB1C95"/>
    <w:rsid w:val="00BB3BAA"/>
    <w:rsid w:val="00BB3C5E"/>
    <w:rsid w:val="00BB49B2"/>
    <w:rsid w:val="00BB50F3"/>
    <w:rsid w:val="00BB5C2D"/>
    <w:rsid w:val="00BB5F24"/>
    <w:rsid w:val="00BB665E"/>
    <w:rsid w:val="00BB740A"/>
    <w:rsid w:val="00BB74A2"/>
    <w:rsid w:val="00BB76A4"/>
    <w:rsid w:val="00BC0B49"/>
    <w:rsid w:val="00BC47B1"/>
    <w:rsid w:val="00BC757C"/>
    <w:rsid w:val="00BD056F"/>
    <w:rsid w:val="00BD122B"/>
    <w:rsid w:val="00BD1F6D"/>
    <w:rsid w:val="00BD37BA"/>
    <w:rsid w:val="00BD3833"/>
    <w:rsid w:val="00BD3845"/>
    <w:rsid w:val="00BD3AF6"/>
    <w:rsid w:val="00BD3DBB"/>
    <w:rsid w:val="00BD418C"/>
    <w:rsid w:val="00BD637E"/>
    <w:rsid w:val="00BD64F4"/>
    <w:rsid w:val="00BD6AC5"/>
    <w:rsid w:val="00BD6ECF"/>
    <w:rsid w:val="00BD736B"/>
    <w:rsid w:val="00BE0916"/>
    <w:rsid w:val="00BE13AF"/>
    <w:rsid w:val="00BE1A36"/>
    <w:rsid w:val="00BE1B93"/>
    <w:rsid w:val="00BE1BDA"/>
    <w:rsid w:val="00BE2DE3"/>
    <w:rsid w:val="00BE4E07"/>
    <w:rsid w:val="00BE53F3"/>
    <w:rsid w:val="00BE566C"/>
    <w:rsid w:val="00BE5F82"/>
    <w:rsid w:val="00BE70ED"/>
    <w:rsid w:val="00BE787C"/>
    <w:rsid w:val="00BF189A"/>
    <w:rsid w:val="00BF1CC5"/>
    <w:rsid w:val="00BF4916"/>
    <w:rsid w:val="00BF49D8"/>
    <w:rsid w:val="00BF54E4"/>
    <w:rsid w:val="00BF5F2E"/>
    <w:rsid w:val="00BF6651"/>
    <w:rsid w:val="00C0080D"/>
    <w:rsid w:val="00C01FCC"/>
    <w:rsid w:val="00C030A1"/>
    <w:rsid w:val="00C03798"/>
    <w:rsid w:val="00C04B88"/>
    <w:rsid w:val="00C06399"/>
    <w:rsid w:val="00C07654"/>
    <w:rsid w:val="00C117B0"/>
    <w:rsid w:val="00C12D98"/>
    <w:rsid w:val="00C13BB8"/>
    <w:rsid w:val="00C1437A"/>
    <w:rsid w:val="00C160AB"/>
    <w:rsid w:val="00C16DF5"/>
    <w:rsid w:val="00C20146"/>
    <w:rsid w:val="00C20D5C"/>
    <w:rsid w:val="00C213DF"/>
    <w:rsid w:val="00C2185A"/>
    <w:rsid w:val="00C2189A"/>
    <w:rsid w:val="00C21BC6"/>
    <w:rsid w:val="00C21F4A"/>
    <w:rsid w:val="00C232DF"/>
    <w:rsid w:val="00C2345D"/>
    <w:rsid w:val="00C25B8A"/>
    <w:rsid w:val="00C2733D"/>
    <w:rsid w:val="00C302B1"/>
    <w:rsid w:val="00C30F71"/>
    <w:rsid w:val="00C31275"/>
    <w:rsid w:val="00C313F9"/>
    <w:rsid w:val="00C31CE1"/>
    <w:rsid w:val="00C31CFC"/>
    <w:rsid w:val="00C323C3"/>
    <w:rsid w:val="00C32599"/>
    <w:rsid w:val="00C32686"/>
    <w:rsid w:val="00C33B46"/>
    <w:rsid w:val="00C34D43"/>
    <w:rsid w:val="00C353B1"/>
    <w:rsid w:val="00C35861"/>
    <w:rsid w:val="00C36166"/>
    <w:rsid w:val="00C36571"/>
    <w:rsid w:val="00C40849"/>
    <w:rsid w:val="00C4303A"/>
    <w:rsid w:val="00C44E4E"/>
    <w:rsid w:val="00C44EB9"/>
    <w:rsid w:val="00C47022"/>
    <w:rsid w:val="00C50897"/>
    <w:rsid w:val="00C515CC"/>
    <w:rsid w:val="00C517F1"/>
    <w:rsid w:val="00C51A79"/>
    <w:rsid w:val="00C52213"/>
    <w:rsid w:val="00C52953"/>
    <w:rsid w:val="00C53587"/>
    <w:rsid w:val="00C538F5"/>
    <w:rsid w:val="00C5423D"/>
    <w:rsid w:val="00C54A1D"/>
    <w:rsid w:val="00C54B27"/>
    <w:rsid w:val="00C551C8"/>
    <w:rsid w:val="00C62814"/>
    <w:rsid w:val="00C62DE2"/>
    <w:rsid w:val="00C6405E"/>
    <w:rsid w:val="00C640E2"/>
    <w:rsid w:val="00C6438A"/>
    <w:rsid w:val="00C64A3A"/>
    <w:rsid w:val="00C64B8E"/>
    <w:rsid w:val="00C65F86"/>
    <w:rsid w:val="00C66C5B"/>
    <w:rsid w:val="00C67A6E"/>
    <w:rsid w:val="00C67D50"/>
    <w:rsid w:val="00C700BB"/>
    <w:rsid w:val="00C703C0"/>
    <w:rsid w:val="00C70E7C"/>
    <w:rsid w:val="00C720A2"/>
    <w:rsid w:val="00C72710"/>
    <w:rsid w:val="00C72BD6"/>
    <w:rsid w:val="00C72D42"/>
    <w:rsid w:val="00C7310D"/>
    <w:rsid w:val="00C734C0"/>
    <w:rsid w:val="00C74158"/>
    <w:rsid w:val="00C7468B"/>
    <w:rsid w:val="00C76829"/>
    <w:rsid w:val="00C76AFB"/>
    <w:rsid w:val="00C77019"/>
    <w:rsid w:val="00C773D9"/>
    <w:rsid w:val="00C77C99"/>
    <w:rsid w:val="00C80CA7"/>
    <w:rsid w:val="00C8146F"/>
    <w:rsid w:val="00C8230F"/>
    <w:rsid w:val="00C837BE"/>
    <w:rsid w:val="00C83AE8"/>
    <w:rsid w:val="00C83C3B"/>
    <w:rsid w:val="00C84BC2"/>
    <w:rsid w:val="00C85408"/>
    <w:rsid w:val="00C85E47"/>
    <w:rsid w:val="00C8646F"/>
    <w:rsid w:val="00C905C4"/>
    <w:rsid w:val="00C9246E"/>
    <w:rsid w:val="00C9368E"/>
    <w:rsid w:val="00C9397B"/>
    <w:rsid w:val="00C957B8"/>
    <w:rsid w:val="00C9581D"/>
    <w:rsid w:val="00C9620F"/>
    <w:rsid w:val="00C973DA"/>
    <w:rsid w:val="00C97BBF"/>
    <w:rsid w:val="00CA0BBC"/>
    <w:rsid w:val="00CA106C"/>
    <w:rsid w:val="00CA1D84"/>
    <w:rsid w:val="00CA2103"/>
    <w:rsid w:val="00CA2A5B"/>
    <w:rsid w:val="00CA2D14"/>
    <w:rsid w:val="00CA4C78"/>
    <w:rsid w:val="00CA56E4"/>
    <w:rsid w:val="00CA63AD"/>
    <w:rsid w:val="00CA704E"/>
    <w:rsid w:val="00CA733F"/>
    <w:rsid w:val="00CA79B2"/>
    <w:rsid w:val="00CB10EA"/>
    <w:rsid w:val="00CB2939"/>
    <w:rsid w:val="00CB4C74"/>
    <w:rsid w:val="00CB4FF4"/>
    <w:rsid w:val="00CB6788"/>
    <w:rsid w:val="00CC143E"/>
    <w:rsid w:val="00CC3427"/>
    <w:rsid w:val="00CC4FB2"/>
    <w:rsid w:val="00CC5E8F"/>
    <w:rsid w:val="00CC61B0"/>
    <w:rsid w:val="00CC6C1F"/>
    <w:rsid w:val="00CC7459"/>
    <w:rsid w:val="00CC799B"/>
    <w:rsid w:val="00CD0D27"/>
    <w:rsid w:val="00CD1A3A"/>
    <w:rsid w:val="00CD208D"/>
    <w:rsid w:val="00CD32B1"/>
    <w:rsid w:val="00CD3A07"/>
    <w:rsid w:val="00CD440F"/>
    <w:rsid w:val="00CD452B"/>
    <w:rsid w:val="00CD4883"/>
    <w:rsid w:val="00CD58EF"/>
    <w:rsid w:val="00CD73EF"/>
    <w:rsid w:val="00CD7AF5"/>
    <w:rsid w:val="00CE13C2"/>
    <w:rsid w:val="00CE20B4"/>
    <w:rsid w:val="00CE2543"/>
    <w:rsid w:val="00CE2767"/>
    <w:rsid w:val="00CE2E2B"/>
    <w:rsid w:val="00CE3909"/>
    <w:rsid w:val="00CE45E2"/>
    <w:rsid w:val="00CE477D"/>
    <w:rsid w:val="00CE5317"/>
    <w:rsid w:val="00CE5AC0"/>
    <w:rsid w:val="00CE675D"/>
    <w:rsid w:val="00CE7837"/>
    <w:rsid w:val="00CE7E6F"/>
    <w:rsid w:val="00CF053B"/>
    <w:rsid w:val="00CF198F"/>
    <w:rsid w:val="00CF29D1"/>
    <w:rsid w:val="00CF2A40"/>
    <w:rsid w:val="00CF3564"/>
    <w:rsid w:val="00CF4A4D"/>
    <w:rsid w:val="00CF4B15"/>
    <w:rsid w:val="00CF4CBB"/>
    <w:rsid w:val="00CF4DA6"/>
    <w:rsid w:val="00CF7075"/>
    <w:rsid w:val="00CF7867"/>
    <w:rsid w:val="00D0121E"/>
    <w:rsid w:val="00D019B8"/>
    <w:rsid w:val="00D01B2C"/>
    <w:rsid w:val="00D03320"/>
    <w:rsid w:val="00D03F34"/>
    <w:rsid w:val="00D04F7F"/>
    <w:rsid w:val="00D052B1"/>
    <w:rsid w:val="00D055B5"/>
    <w:rsid w:val="00D06656"/>
    <w:rsid w:val="00D10093"/>
    <w:rsid w:val="00D10F04"/>
    <w:rsid w:val="00D11267"/>
    <w:rsid w:val="00D1237C"/>
    <w:rsid w:val="00D12C79"/>
    <w:rsid w:val="00D137EB"/>
    <w:rsid w:val="00D1418E"/>
    <w:rsid w:val="00D14992"/>
    <w:rsid w:val="00D1499A"/>
    <w:rsid w:val="00D1618C"/>
    <w:rsid w:val="00D16E8B"/>
    <w:rsid w:val="00D1705F"/>
    <w:rsid w:val="00D17B69"/>
    <w:rsid w:val="00D21732"/>
    <w:rsid w:val="00D24A26"/>
    <w:rsid w:val="00D24BCB"/>
    <w:rsid w:val="00D25F63"/>
    <w:rsid w:val="00D274F4"/>
    <w:rsid w:val="00D300E3"/>
    <w:rsid w:val="00D3039F"/>
    <w:rsid w:val="00D309B4"/>
    <w:rsid w:val="00D31075"/>
    <w:rsid w:val="00D318C5"/>
    <w:rsid w:val="00D31B82"/>
    <w:rsid w:val="00D33F42"/>
    <w:rsid w:val="00D34236"/>
    <w:rsid w:val="00D3472F"/>
    <w:rsid w:val="00D34A1F"/>
    <w:rsid w:val="00D34FF9"/>
    <w:rsid w:val="00D3647C"/>
    <w:rsid w:val="00D36748"/>
    <w:rsid w:val="00D36863"/>
    <w:rsid w:val="00D3760A"/>
    <w:rsid w:val="00D37EFF"/>
    <w:rsid w:val="00D40054"/>
    <w:rsid w:val="00D40169"/>
    <w:rsid w:val="00D403FA"/>
    <w:rsid w:val="00D41518"/>
    <w:rsid w:val="00D418DC"/>
    <w:rsid w:val="00D41D7F"/>
    <w:rsid w:val="00D42443"/>
    <w:rsid w:val="00D4318C"/>
    <w:rsid w:val="00D4331E"/>
    <w:rsid w:val="00D43DBA"/>
    <w:rsid w:val="00D4482F"/>
    <w:rsid w:val="00D4590E"/>
    <w:rsid w:val="00D45ECB"/>
    <w:rsid w:val="00D47956"/>
    <w:rsid w:val="00D47DF1"/>
    <w:rsid w:val="00D50663"/>
    <w:rsid w:val="00D51B09"/>
    <w:rsid w:val="00D52B24"/>
    <w:rsid w:val="00D55BD5"/>
    <w:rsid w:val="00D55EE2"/>
    <w:rsid w:val="00D56652"/>
    <w:rsid w:val="00D56E8E"/>
    <w:rsid w:val="00D56FA7"/>
    <w:rsid w:val="00D5795B"/>
    <w:rsid w:val="00D6022D"/>
    <w:rsid w:val="00D61747"/>
    <w:rsid w:val="00D61A86"/>
    <w:rsid w:val="00D61ABB"/>
    <w:rsid w:val="00D62127"/>
    <w:rsid w:val="00D6282E"/>
    <w:rsid w:val="00D63C6D"/>
    <w:rsid w:val="00D644C5"/>
    <w:rsid w:val="00D66221"/>
    <w:rsid w:val="00D66691"/>
    <w:rsid w:val="00D6794E"/>
    <w:rsid w:val="00D71A18"/>
    <w:rsid w:val="00D72273"/>
    <w:rsid w:val="00D73ECC"/>
    <w:rsid w:val="00D74023"/>
    <w:rsid w:val="00D74B69"/>
    <w:rsid w:val="00D74F9C"/>
    <w:rsid w:val="00D77079"/>
    <w:rsid w:val="00D77806"/>
    <w:rsid w:val="00D778B5"/>
    <w:rsid w:val="00D8045E"/>
    <w:rsid w:val="00D82955"/>
    <w:rsid w:val="00D829A4"/>
    <w:rsid w:val="00D82B5B"/>
    <w:rsid w:val="00D83D18"/>
    <w:rsid w:val="00D858E2"/>
    <w:rsid w:val="00D85C3C"/>
    <w:rsid w:val="00D861DD"/>
    <w:rsid w:val="00D905D9"/>
    <w:rsid w:val="00D9123D"/>
    <w:rsid w:val="00D913AB"/>
    <w:rsid w:val="00D9166C"/>
    <w:rsid w:val="00D918DD"/>
    <w:rsid w:val="00D92967"/>
    <w:rsid w:val="00D92FD6"/>
    <w:rsid w:val="00D939EB"/>
    <w:rsid w:val="00D9597A"/>
    <w:rsid w:val="00DA0638"/>
    <w:rsid w:val="00DA0CA7"/>
    <w:rsid w:val="00DA1FD8"/>
    <w:rsid w:val="00DA244A"/>
    <w:rsid w:val="00DA50AA"/>
    <w:rsid w:val="00DA55CE"/>
    <w:rsid w:val="00DB1558"/>
    <w:rsid w:val="00DB1740"/>
    <w:rsid w:val="00DB52B8"/>
    <w:rsid w:val="00DB5447"/>
    <w:rsid w:val="00DB5579"/>
    <w:rsid w:val="00DB65AF"/>
    <w:rsid w:val="00DC059B"/>
    <w:rsid w:val="00DC2EEF"/>
    <w:rsid w:val="00DC3BE8"/>
    <w:rsid w:val="00DC3D3F"/>
    <w:rsid w:val="00DC3E10"/>
    <w:rsid w:val="00DC462F"/>
    <w:rsid w:val="00DC49C2"/>
    <w:rsid w:val="00DC4CBF"/>
    <w:rsid w:val="00DC5064"/>
    <w:rsid w:val="00DC577B"/>
    <w:rsid w:val="00DC5C3E"/>
    <w:rsid w:val="00DC5CAA"/>
    <w:rsid w:val="00DC5FFA"/>
    <w:rsid w:val="00DD1012"/>
    <w:rsid w:val="00DD11AA"/>
    <w:rsid w:val="00DD261F"/>
    <w:rsid w:val="00DD3E29"/>
    <w:rsid w:val="00DD410C"/>
    <w:rsid w:val="00DD4A52"/>
    <w:rsid w:val="00DD4F02"/>
    <w:rsid w:val="00DD61DD"/>
    <w:rsid w:val="00DD672F"/>
    <w:rsid w:val="00DD703F"/>
    <w:rsid w:val="00DE082C"/>
    <w:rsid w:val="00DE0BCF"/>
    <w:rsid w:val="00DE0FD9"/>
    <w:rsid w:val="00DE196F"/>
    <w:rsid w:val="00DE2570"/>
    <w:rsid w:val="00DE2AB3"/>
    <w:rsid w:val="00DE3AB8"/>
    <w:rsid w:val="00DE3B7C"/>
    <w:rsid w:val="00DE3FA9"/>
    <w:rsid w:val="00DE3FC4"/>
    <w:rsid w:val="00DE6B1D"/>
    <w:rsid w:val="00DE6E5D"/>
    <w:rsid w:val="00DE7645"/>
    <w:rsid w:val="00DF062B"/>
    <w:rsid w:val="00DF0782"/>
    <w:rsid w:val="00DF1231"/>
    <w:rsid w:val="00DF14FE"/>
    <w:rsid w:val="00DF175C"/>
    <w:rsid w:val="00DF1DEA"/>
    <w:rsid w:val="00DF26B4"/>
    <w:rsid w:val="00DF2A2A"/>
    <w:rsid w:val="00DF3BF0"/>
    <w:rsid w:val="00DF47AF"/>
    <w:rsid w:val="00DF49A6"/>
    <w:rsid w:val="00DF57EA"/>
    <w:rsid w:val="00DF58F9"/>
    <w:rsid w:val="00DF7BBB"/>
    <w:rsid w:val="00E00865"/>
    <w:rsid w:val="00E03FE3"/>
    <w:rsid w:val="00E049BA"/>
    <w:rsid w:val="00E051F7"/>
    <w:rsid w:val="00E06859"/>
    <w:rsid w:val="00E0740B"/>
    <w:rsid w:val="00E07552"/>
    <w:rsid w:val="00E078A7"/>
    <w:rsid w:val="00E11622"/>
    <w:rsid w:val="00E11B1D"/>
    <w:rsid w:val="00E125A2"/>
    <w:rsid w:val="00E13947"/>
    <w:rsid w:val="00E13BC9"/>
    <w:rsid w:val="00E13DC0"/>
    <w:rsid w:val="00E13F0F"/>
    <w:rsid w:val="00E1546E"/>
    <w:rsid w:val="00E177A1"/>
    <w:rsid w:val="00E17D94"/>
    <w:rsid w:val="00E17E53"/>
    <w:rsid w:val="00E21164"/>
    <w:rsid w:val="00E2139C"/>
    <w:rsid w:val="00E21678"/>
    <w:rsid w:val="00E21BD8"/>
    <w:rsid w:val="00E22471"/>
    <w:rsid w:val="00E248A8"/>
    <w:rsid w:val="00E24F72"/>
    <w:rsid w:val="00E250E2"/>
    <w:rsid w:val="00E2573D"/>
    <w:rsid w:val="00E25771"/>
    <w:rsid w:val="00E25C44"/>
    <w:rsid w:val="00E262C5"/>
    <w:rsid w:val="00E26346"/>
    <w:rsid w:val="00E276DB"/>
    <w:rsid w:val="00E301D9"/>
    <w:rsid w:val="00E31802"/>
    <w:rsid w:val="00E329B9"/>
    <w:rsid w:val="00E33957"/>
    <w:rsid w:val="00E3498E"/>
    <w:rsid w:val="00E35198"/>
    <w:rsid w:val="00E36EA5"/>
    <w:rsid w:val="00E378C7"/>
    <w:rsid w:val="00E4071C"/>
    <w:rsid w:val="00E41EFA"/>
    <w:rsid w:val="00E44AAF"/>
    <w:rsid w:val="00E44D48"/>
    <w:rsid w:val="00E4646C"/>
    <w:rsid w:val="00E473FB"/>
    <w:rsid w:val="00E478FA"/>
    <w:rsid w:val="00E517BF"/>
    <w:rsid w:val="00E517E9"/>
    <w:rsid w:val="00E52224"/>
    <w:rsid w:val="00E52A8C"/>
    <w:rsid w:val="00E53651"/>
    <w:rsid w:val="00E5374C"/>
    <w:rsid w:val="00E567D0"/>
    <w:rsid w:val="00E57C8B"/>
    <w:rsid w:val="00E6075C"/>
    <w:rsid w:val="00E61718"/>
    <w:rsid w:val="00E61B5C"/>
    <w:rsid w:val="00E62B95"/>
    <w:rsid w:val="00E62CE4"/>
    <w:rsid w:val="00E62FB0"/>
    <w:rsid w:val="00E63543"/>
    <w:rsid w:val="00E65843"/>
    <w:rsid w:val="00E65E38"/>
    <w:rsid w:val="00E67245"/>
    <w:rsid w:val="00E7270C"/>
    <w:rsid w:val="00E73CB1"/>
    <w:rsid w:val="00E74370"/>
    <w:rsid w:val="00E76EB4"/>
    <w:rsid w:val="00E7709D"/>
    <w:rsid w:val="00E77673"/>
    <w:rsid w:val="00E80016"/>
    <w:rsid w:val="00E85D9A"/>
    <w:rsid w:val="00E86224"/>
    <w:rsid w:val="00E90F3F"/>
    <w:rsid w:val="00E91009"/>
    <w:rsid w:val="00E925A7"/>
    <w:rsid w:val="00E9306B"/>
    <w:rsid w:val="00E9350B"/>
    <w:rsid w:val="00E93E8D"/>
    <w:rsid w:val="00E94FD9"/>
    <w:rsid w:val="00E95578"/>
    <w:rsid w:val="00E96422"/>
    <w:rsid w:val="00E972C3"/>
    <w:rsid w:val="00EA1319"/>
    <w:rsid w:val="00EA15A2"/>
    <w:rsid w:val="00EA1DF7"/>
    <w:rsid w:val="00EA1ED3"/>
    <w:rsid w:val="00EA235D"/>
    <w:rsid w:val="00EA368B"/>
    <w:rsid w:val="00EA3F61"/>
    <w:rsid w:val="00EA484E"/>
    <w:rsid w:val="00EA48EF"/>
    <w:rsid w:val="00EA4B1F"/>
    <w:rsid w:val="00EA5FFC"/>
    <w:rsid w:val="00EA721D"/>
    <w:rsid w:val="00EA7806"/>
    <w:rsid w:val="00EB0A6C"/>
    <w:rsid w:val="00EB18A3"/>
    <w:rsid w:val="00EB27E5"/>
    <w:rsid w:val="00EB3D99"/>
    <w:rsid w:val="00EB4693"/>
    <w:rsid w:val="00EB47DE"/>
    <w:rsid w:val="00EB494D"/>
    <w:rsid w:val="00EB4E37"/>
    <w:rsid w:val="00EB4F2F"/>
    <w:rsid w:val="00EB6228"/>
    <w:rsid w:val="00EB626B"/>
    <w:rsid w:val="00EB6F78"/>
    <w:rsid w:val="00EB7628"/>
    <w:rsid w:val="00EC0F8F"/>
    <w:rsid w:val="00EC1DDF"/>
    <w:rsid w:val="00EC2031"/>
    <w:rsid w:val="00EC31A7"/>
    <w:rsid w:val="00EC440B"/>
    <w:rsid w:val="00EC46E7"/>
    <w:rsid w:val="00EC544C"/>
    <w:rsid w:val="00EC574D"/>
    <w:rsid w:val="00EC6675"/>
    <w:rsid w:val="00EC6684"/>
    <w:rsid w:val="00EC6B5D"/>
    <w:rsid w:val="00EC6D45"/>
    <w:rsid w:val="00EC7031"/>
    <w:rsid w:val="00EC73AC"/>
    <w:rsid w:val="00EC769B"/>
    <w:rsid w:val="00EC777C"/>
    <w:rsid w:val="00ED2940"/>
    <w:rsid w:val="00ED3494"/>
    <w:rsid w:val="00ED36B9"/>
    <w:rsid w:val="00ED4873"/>
    <w:rsid w:val="00ED4A00"/>
    <w:rsid w:val="00ED5509"/>
    <w:rsid w:val="00ED569A"/>
    <w:rsid w:val="00ED6D98"/>
    <w:rsid w:val="00ED6E3A"/>
    <w:rsid w:val="00EE0164"/>
    <w:rsid w:val="00EE0824"/>
    <w:rsid w:val="00EE0D91"/>
    <w:rsid w:val="00EE211D"/>
    <w:rsid w:val="00EE5AEB"/>
    <w:rsid w:val="00EE5AFD"/>
    <w:rsid w:val="00EE5B4C"/>
    <w:rsid w:val="00EE5C98"/>
    <w:rsid w:val="00EE6FC9"/>
    <w:rsid w:val="00EE767A"/>
    <w:rsid w:val="00EF05F1"/>
    <w:rsid w:val="00EF09F0"/>
    <w:rsid w:val="00EF0B6B"/>
    <w:rsid w:val="00EF0D9C"/>
    <w:rsid w:val="00EF2BC0"/>
    <w:rsid w:val="00EF34AC"/>
    <w:rsid w:val="00EF4F27"/>
    <w:rsid w:val="00EF5B3B"/>
    <w:rsid w:val="00F0047F"/>
    <w:rsid w:val="00F01452"/>
    <w:rsid w:val="00F06940"/>
    <w:rsid w:val="00F0798D"/>
    <w:rsid w:val="00F1172F"/>
    <w:rsid w:val="00F11D48"/>
    <w:rsid w:val="00F12157"/>
    <w:rsid w:val="00F1237E"/>
    <w:rsid w:val="00F13CA7"/>
    <w:rsid w:val="00F16200"/>
    <w:rsid w:val="00F2154F"/>
    <w:rsid w:val="00F230C6"/>
    <w:rsid w:val="00F238BE"/>
    <w:rsid w:val="00F23923"/>
    <w:rsid w:val="00F23F61"/>
    <w:rsid w:val="00F24030"/>
    <w:rsid w:val="00F24461"/>
    <w:rsid w:val="00F25E20"/>
    <w:rsid w:val="00F260A7"/>
    <w:rsid w:val="00F265FF"/>
    <w:rsid w:val="00F26C6A"/>
    <w:rsid w:val="00F26DBA"/>
    <w:rsid w:val="00F31C16"/>
    <w:rsid w:val="00F31D84"/>
    <w:rsid w:val="00F323F1"/>
    <w:rsid w:val="00F3281D"/>
    <w:rsid w:val="00F33DAD"/>
    <w:rsid w:val="00F33DB6"/>
    <w:rsid w:val="00F34401"/>
    <w:rsid w:val="00F348A2"/>
    <w:rsid w:val="00F35B81"/>
    <w:rsid w:val="00F366DF"/>
    <w:rsid w:val="00F36DEA"/>
    <w:rsid w:val="00F402AB"/>
    <w:rsid w:val="00F40429"/>
    <w:rsid w:val="00F425B3"/>
    <w:rsid w:val="00F433ED"/>
    <w:rsid w:val="00F43CF6"/>
    <w:rsid w:val="00F44689"/>
    <w:rsid w:val="00F44F07"/>
    <w:rsid w:val="00F464A5"/>
    <w:rsid w:val="00F4671E"/>
    <w:rsid w:val="00F4697E"/>
    <w:rsid w:val="00F46E5F"/>
    <w:rsid w:val="00F46FFF"/>
    <w:rsid w:val="00F47448"/>
    <w:rsid w:val="00F47BB2"/>
    <w:rsid w:val="00F50197"/>
    <w:rsid w:val="00F50367"/>
    <w:rsid w:val="00F5077F"/>
    <w:rsid w:val="00F51F83"/>
    <w:rsid w:val="00F5213B"/>
    <w:rsid w:val="00F539BE"/>
    <w:rsid w:val="00F53BE3"/>
    <w:rsid w:val="00F54561"/>
    <w:rsid w:val="00F546DA"/>
    <w:rsid w:val="00F549AD"/>
    <w:rsid w:val="00F55240"/>
    <w:rsid w:val="00F56CE1"/>
    <w:rsid w:val="00F570B3"/>
    <w:rsid w:val="00F61BB7"/>
    <w:rsid w:val="00F6226A"/>
    <w:rsid w:val="00F636AB"/>
    <w:rsid w:val="00F63A8F"/>
    <w:rsid w:val="00F64ABB"/>
    <w:rsid w:val="00F65951"/>
    <w:rsid w:val="00F65F53"/>
    <w:rsid w:val="00F67894"/>
    <w:rsid w:val="00F70031"/>
    <w:rsid w:val="00F70146"/>
    <w:rsid w:val="00F71B3A"/>
    <w:rsid w:val="00F71CCF"/>
    <w:rsid w:val="00F721B0"/>
    <w:rsid w:val="00F72327"/>
    <w:rsid w:val="00F73069"/>
    <w:rsid w:val="00F731A6"/>
    <w:rsid w:val="00F736D9"/>
    <w:rsid w:val="00F74E95"/>
    <w:rsid w:val="00F754B0"/>
    <w:rsid w:val="00F764BC"/>
    <w:rsid w:val="00F76B22"/>
    <w:rsid w:val="00F77479"/>
    <w:rsid w:val="00F7752F"/>
    <w:rsid w:val="00F80521"/>
    <w:rsid w:val="00F807F5"/>
    <w:rsid w:val="00F815E3"/>
    <w:rsid w:val="00F8230C"/>
    <w:rsid w:val="00F83E58"/>
    <w:rsid w:val="00F854A1"/>
    <w:rsid w:val="00F86622"/>
    <w:rsid w:val="00F8708D"/>
    <w:rsid w:val="00F87411"/>
    <w:rsid w:val="00F87D9A"/>
    <w:rsid w:val="00F91C10"/>
    <w:rsid w:val="00F935AE"/>
    <w:rsid w:val="00F938A5"/>
    <w:rsid w:val="00F95310"/>
    <w:rsid w:val="00F955C1"/>
    <w:rsid w:val="00F95ED0"/>
    <w:rsid w:val="00F96FB5"/>
    <w:rsid w:val="00F97894"/>
    <w:rsid w:val="00FA1B4F"/>
    <w:rsid w:val="00FA3211"/>
    <w:rsid w:val="00FA3A23"/>
    <w:rsid w:val="00FA4004"/>
    <w:rsid w:val="00FA51B3"/>
    <w:rsid w:val="00FA59AC"/>
    <w:rsid w:val="00FA62D5"/>
    <w:rsid w:val="00FA6946"/>
    <w:rsid w:val="00FA6B60"/>
    <w:rsid w:val="00FA776B"/>
    <w:rsid w:val="00FB05FD"/>
    <w:rsid w:val="00FB0B9B"/>
    <w:rsid w:val="00FB102A"/>
    <w:rsid w:val="00FB16D5"/>
    <w:rsid w:val="00FB26BD"/>
    <w:rsid w:val="00FB2C7C"/>
    <w:rsid w:val="00FB3B72"/>
    <w:rsid w:val="00FB3E2F"/>
    <w:rsid w:val="00FB45DC"/>
    <w:rsid w:val="00FB751B"/>
    <w:rsid w:val="00FB7F1A"/>
    <w:rsid w:val="00FC06AF"/>
    <w:rsid w:val="00FC0CF0"/>
    <w:rsid w:val="00FC1E91"/>
    <w:rsid w:val="00FC27D1"/>
    <w:rsid w:val="00FC302D"/>
    <w:rsid w:val="00FC3679"/>
    <w:rsid w:val="00FC6DAA"/>
    <w:rsid w:val="00FC7AEE"/>
    <w:rsid w:val="00FC7C0B"/>
    <w:rsid w:val="00FC7E00"/>
    <w:rsid w:val="00FD0114"/>
    <w:rsid w:val="00FD0877"/>
    <w:rsid w:val="00FD20FE"/>
    <w:rsid w:val="00FD22EE"/>
    <w:rsid w:val="00FD5C49"/>
    <w:rsid w:val="00FD5F29"/>
    <w:rsid w:val="00FD616C"/>
    <w:rsid w:val="00FD62B6"/>
    <w:rsid w:val="00FE0E23"/>
    <w:rsid w:val="00FE10FF"/>
    <w:rsid w:val="00FE1A06"/>
    <w:rsid w:val="00FE25C7"/>
    <w:rsid w:val="00FE2D5B"/>
    <w:rsid w:val="00FE2E35"/>
    <w:rsid w:val="00FE2E96"/>
    <w:rsid w:val="00FE30B2"/>
    <w:rsid w:val="00FE33DD"/>
    <w:rsid w:val="00FE37BA"/>
    <w:rsid w:val="00FE37FB"/>
    <w:rsid w:val="00FE4429"/>
    <w:rsid w:val="00FE47E1"/>
    <w:rsid w:val="00FE541E"/>
    <w:rsid w:val="00FE5722"/>
    <w:rsid w:val="00FE61B0"/>
    <w:rsid w:val="00FE6358"/>
    <w:rsid w:val="00FE6727"/>
    <w:rsid w:val="00FE6E9D"/>
    <w:rsid w:val="00FE74A9"/>
    <w:rsid w:val="00FE7BF4"/>
    <w:rsid w:val="00FE7C1F"/>
    <w:rsid w:val="00FF053C"/>
    <w:rsid w:val="00FF3DED"/>
    <w:rsid w:val="00FF4980"/>
    <w:rsid w:val="00FF50D5"/>
    <w:rsid w:val="00FF5A7F"/>
    <w:rsid w:val="00FF5DA0"/>
    <w:rsid w:val="00FF5ECE"/>
    <w:rsid w:val="00FF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74B3F6D"/>
  <w15:chartTrackingRefBased/>
  <w15:docId w15:val="{10AD5E46-9862-4C90-8FB8-FB6B60F18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rFonts w:ascii=".VnTime" w:hAnsi=".VnTime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widowControl/>
      <w:spacing w:before="120"/>
      <w:outlineLvl w:val="0"/>
    </w:pPr>
    <w:rPr>
      <w:i/>
      <w:spacing w:val="-3"/>
      <w:sz w:val="28"/>
    </w:rPr>
  </w:style>
  <w:style w:type="paragraph" w:styleId="Heading2">
    <w:name w:val="heading 2"/>
    <w:basedOn w:val="Normal"/>
    <w:next w:val="Normal"/>
    <w:qFormat/>
    <w:pPr>
      <w:keepNext/>
      <w:tabs>
        <w:tab w:val="left" w:pos="-709"/>
        <w:tab w:val="left" w:pos="0"/>
        <w:tab w:val="left" w:pos="1284"/>
        <w:tab w:val="left" w:pos="2004"/>
        <w:tab w:val="left" w:pos="2724"/>
        <w:tab w:val="left" w:pos="3444"/>
        <w:tab w:val="left" w:pos="4164"/>
        <w:tab w:val="left" w:pos="4884"/>
        <w:tab w:val="left" w:pos="5604"/>
        <w:tab w:val="left" w:pos="6324"/>
        <w:tab w:val="left" w:pos="7044"/>
        <w:tab w:val="left" w:pos="7764"/>
        <w:tab w:val="left" w:pos="8484"/>
        <w:tab w:val="left" w:pos="8640"/>
        <w:tab w:val="left" w:pos="9360"/>
        <w:tab w:val="left" w:pos="10080"/>
      </w:tabs>
      <w:suppressAutoHyphens/>
      <w:ind w:left="-851" w:hanging="425"/>
      <w:outlineLvl w:val="1"/>
    </w:pPr>
    <w:rPr>
      <w:i/>
      <w:sz w:val="2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B796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before="120" w:after="120" w:line="300" w:lineRule="exact"/>
      <w:ind w:left="284" w:firstLine="567"/>
      <w:jc w:val="both"/>
    </w:pPr>
    <w:rPr>
      <w:sz w:val="28"/>
    </w:rPr>
  </w:style>
  <w:style w:type="paragraph" w:styleId="BodyTextIndent2">
    <w:name w:val="Body Text Indent 2"/>
    <w:basedOn w:val="Normal"/>
    <w:link w:val="BodyTextIndent2Char"/>
    <w:pPr>
      <w:tabs>
        <w:tab w:val="left" w:pos="0"/>
        <w:tab w:val="left" w:pos="1284"/>
        <w:tab w:val="left" w:pos="2004"/>
        <w:tab w:val="left" w:pos="2724"/>
        <w:tab w:val="left" w:pos="3444"/>
        <w:tab w:val="left" w:pos="4164"/>
        <w:tab w:val="left" w:pos="4884"/>
        <w:tab w:val="left" w:pos="5604"/>
        <w:tab w:val="left" w:pos="6324"/>
        <w:tab w:val="left" w:pos="7044"/>
        <w:tab w:val="left" w:pos="7764"/>
        <w:tab w:val="left" w:pos="8484"/>
        <w:tab w:val="left" w:pos="8640"/>
        <w:tab w:val="left" w:pos="9360"/>
        <w:tab w:val="left" w:pos="10080"/>
      </w:tabs>
      <w:suppressAutoHyphens/>
      <w:ind w:firstLine="851"/>
      <w:jc w:val="both"/>
    </w:pPr>
    <w:rPr>
      <w:spacing w:val="-3"/>
      <w:sz w:val="28"/>
      <w:lang w:val="x-none" w:eastAsia="x-none"/>
    </w:rPr>
  </w:style>
  <w:style w:type="paragraph" w:styleId="BodyTextIndent3">
    <w:name w:val="Body Text Indent 3"/>
    <w:basedOn w:val="Normal"/>
    <w:pPr>
      <w:widowControl/>
      <w:tabs>
        <w:tab w:val="left" w:pos="0"/>
      </w:tabs>
      <w:spacing w:before="80" w:after="80" w:line="300" w:lineRule="exact"/>
      <w:ind w:left="270" w:firstLine="723"/>
      <w:jc w:val="both"/>
    </w:pPr>
    <w:rPr>
      <w:sz w:val="28"/>
    </w:rPr>
  </w:style>
  <w:style w:type="paragraph" w:styleId="BodyText">
    <w:name w:val="Body Text"/>
    <w:basedOn w:val="Normal"/>
    <w:pPr>
      <w:tabs>
        <w:tab w:val="left" w:pos="0"/>
        <w:tab w:val="left" w:pos="1284"/>
        <w:tab w:val="left" w:pos="2004"/>
        <w:tab w:val="left" w:pos="2724"/>
        <w:tab w:val="left" w:pos="3444"/>
        <w:tab w:val="left" w:pos="4164"/>
        <w:tab w:val="left" w:pos="4884"/>
        <w:tab w:val="left" w:pos="5604"/>
        <w:tab w:val="left" w:pos="6324"/>
        <w:tab w:val="left" w:pos="7044"/>
        <w:tab w:val="left" w:pos="7764"/>
        <w:tab w:val="left" w:pos="8484"/>
        <w:tab w:val="left" w:pos="8640"/>
        <w:tab w:val="left" w:pos="9360"/>
        <w:tab w:val="left" w:pos="10080"/>
      </w:tabs>
      <w:suppressAutoHyphens/>
      <w:spacing w:before="120"/>
      <w:jc w:val="both"/>
    </w:pPr>
    <w:rPr>
      <w:spacing w:val="-3"/>
      <w:sz w:val="26"/>
    </w:rPr>
  </w:style>
  <w:style w:type="paragraph" w:styleId="BodyText2">
    <w:name w:val="Body Text 2"/>
    <w:basedOn w:val="Normal"/>
    <w:pPr>
      <w:tabs>
        <w:tab w:val="left" w:pos="0"/>
        <w:tab w:val="left" w:pos="142"/>
        <w:tab w:val="left" w:pos="1284"/>
        <w:tab w:val="left" w:pos="2004"/>
        <w:tab w:val="left" w:pos="2724"/>
        <w:tab w:val="left" w:pos="3444"/>
        <w:tab w:val="left" w:pos="4164"/>
        <w:tab w:val="left" w:pos="4884"/>
        <w:tab w:val="left" w:pos="5604"/>
        <w:tab w:val="left" w:pos="6324"/>
        <w:tab w:val="left" w:pos="7044"/>
        <w:tab w:val="left" w:pos="7764"/>
        <w:tab w:val="left" w:pos="8484"/>
        <w:tab w:val="left" w:pos="8640"/>
        <w:tab w:val="left" w:pos="9360"/>
        <w:tab w:val="left" w:pos="10080"/>
      </w:tabs>
      <w:suppressAutoHyphens/>
      <w:spacing w:before="120" w:after="120"/>
      <w:jc w:val="both"/>
    </w:pPr>
    <w:rPr>
      <w:spacing w:val="-3"/>
      <w:sz w:val="28"/>
    </w:rPr>
  </w:style>
  <w:style w:type="table" w:styleId="TableGrid">
    <w:name w:val="Table Grid"/>
    <w:basedOn w:val="TableNormal"/>
    <w:uiPriority w:val="39"/>
    <w:rsid w:val="00EC440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autoRedefine/>
    <w:rsid w:val="0002412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customStyle="1" w:styleId="CharCharCharCharCharCharChar0">
    <w:name w:val="Char Char Char Char Char Char Char"/>
    <w:autoRedefine/>
    <w:rsid w:val="009B1AAD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B27964"/>
    <w:pPr>
      <w:widowControl/>
      <w:spacing w:before="120" w:after="120" w:line="312" w:lineRule="auto"/>
    </w:pPr>
    <w:rPr>
      <w:rFonts w:eastAsia=".VnTime"/>
      <w:sz w:val="28"/>
      <w:szCs w:val="28"/>
    </w:rPr>
  </w:style>
  <w:style w:type="paragraph" w:customStyle="1" w:styleId="Char">
    <w:name w:val="Char"/>
    <w:basedOn w:val="Normal"/>
    <w:next w:val="Normal"/>
    <w:autoRedefine/>
    <w:semiHidden/>
    <w:rsid w:val="007A445F"/>
    <w:pPr>
      <w:widowControl/>
      <w:spacing w:before="120" w:after="120" w:line="312" w:lineRule="auto"/>
    </w:pPr>
    <w:rPr>
      <w:rFonts w:ascii="Times New Roman" w:hAnsi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rsid w:val="00EE6FC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E6FC9"/>
    <w:rPr>
      <w:rFonts w:ascii=".VnTime" w:hAnsi=".VnTime"/>
      <w:sz w:val="24"/>
    </w:rPr>
  </w:style>
  <w:style w:type="paragraph" w:styleId="Footer">
    <w:name w:val="footer"/>
    <w:basedOn w:val="Normal"/>
    <w:link w:val="FooterChar"/>
    <w:uiPriority w:val="99"/>
    <w:rsid w:val="00EE6FC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E6FC9"/>
    <w:rPr>
      <w:rFonts w:ascii=".VnTime" w:hAnsi=".VnTime"/>
      <w:sz w:val="24"/>
    </w:rPr>
  </w:style>
  <w:style w:type="paragraph" w:styleId="NormalWeb">
    <w:name w:val="Normal (Web)"/>
    <w:basedOn w:val="Normal"/>
    <w:uiPriority w:val="99"/>
    <w:unhideWhenUsed/>
    <w:rsid w:val="003D115B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rsid w:val="00936CB3"/>
    <w:pPr>
      <w:widowControl/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styleId="Emphasis">
    <w:name w:val="Emphasis"/>
    <w:qFormat/>
    <w:rsid w:val="00556F5B"/>
    <w:rPr>
      <w:i/>
      <w:iCs/>
    </w:rPr>
  </w:style>
  <w:style w:type="character" w:customStyle="1" w:styleId="BodyTextIndent2Char">
    <w:name w:val="Body Text Indent 2 Char"/>
    <w:link w:val="BodyTextIndent2"/>
    <w:rsid w:val="00154C8D"/>
    <w:rPr>
      <w:rFonts w:ascii=".VnTime" w:hAnsi=".VnTime"/>
      <w:spacing w:val="-3"/>
      <w:sz w:val="28"/>
    </w:rPr>
  </w:style>
  <w:style w:type="paragraph" w:styleId="BodyText3">
    <w:name w:val="Body Text 3"/>
    <w:basedOn w:val="Normal"/>
    <w:link w:val="BodyText3Char"/>
    <w:rsid w:val="00EB6F78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EB6F78"/>
    <w:rPr>
      <w:rFonts w:ascii=".VnTime" w:hAnsi=".VnTime"/>
      <w:sz w:val="16"/>
      <w:szCs w:val="16"/>
    </w:rPr>
  </w:style>
  <w:style w:type="paragraph" w:customStyle="1" w:styleId="HDTV-1">
    <w:name w:val="HDTV-1"/>
    <w:basedOn w:val="Normal"/>
    <w:autoRedefine/>
    <w:rsid w:val="00495474"/>
    <w:pPr>
      <w:widowControl/>
      <w:numPr>
        <w:numId w:val="20"/>
      </w:numPr>
      <w:autoSpaceDE w:val="0"/>
      <w:autoSpaceDN w:val="0"/>
      <w:adjustRightInd w:val="0"/>
      <w:spacing w:before="240" w:after="120"/>
      <w:jc w:val="center"/>
    </w:pPr>
    <w:rPr>
      <w:rFonts w:ascii="Times New Roman" w:hAnsi="Times New Roman"/>
      <w:i/>
      <w:color w:val="000000"/>
      <w:sz w:val="26"/>
      <w:szCs w:val="28"/>
    </w:rPr>
  </w:style>
  <w:style w:type="paragraph" w:customStyle="1" w:styleId="Styley1">
    <w:name w:val="Style y1"/>
    <w:basedOn w:val="Normal"/>
    <w:link w:val="Styley1CharChar"/>
    <w:autoRedefine/>
    <w:rsid w:val="002515CE"/>
    <w:pPr>
      <w:spacing w:before="60" w:after="60" w:line="300" w:lineRule="exact"/>
      <w:ind w:firstLine="567"/>
      <w:jc w:val="both"/>
    </w:pPr>
    <w:rPr>
      <w:rFonts w:ascii="Times New Roman" w:eastAsia=".VnTime" w:hAnsi="Times New Roman"/>
      <w:sz w:val="28"/>
      <w:szCs w:val="28"/>
      <w:lang w:val="x-none" w:eastAsia="x-none"/>
    </w:rPr>
  </w:style>
  <w:style w:type="character" w:customStyle="1" w:styleId="Styley1CharChar">
    <w:name w:val="Style y1 Char Char"/>
    <w:link w:val="Styley1"/>
    <w:rsid w:val="002515CE"/>
    <w:rPr>
      <w:rFonts w:eastAsia=".VnTime"/>
      <w:sz w:val="28"/>
      <w:szCs w:val="28"/>
    </w:rPr>
  </w:style>
  <w:style w:type="paragraph" w:customStyle="1" w:styleId="Styley2">
    <w:name w:val="Style y2"/>
    <w:basedOn w:val="Styley1"/>
    <w:link w:val="Styley2CharChar"/>
    <w:autoRedefine/>
    <w:rsid w:val="002515CE"/>
    <w:pPr>
      <w:spacing w:before="20" w:after="20"/>
    </w:pPr>
    <w:rPr>
      <w:spacing w:val="-6"/>
      <w:sz w:val="26"/>
      <w:szCs w:val="26"/>
    </w:rPr>
  </w:style>
  <w:style w:type="character" w:customStyle="1" w:styleId="Styley2CharChar">
    <w:name w:val="Style y2 Char Char"/>
    <w:link w:val="Styley2"/>
    <w:rsid w:val="002515CE"/>
    <w:rPr>
      <w:rFonts w:eastAsia=".VnTime"/>
      <w:spacing w:val="-6"/>
      <w:sz w:val="26"/>
      <w:szCs w:val="26"/>
      <w:lang w:val="x-none"/>
    </w:rPr>
  </w:style>
  <w:style w:type="paragraph" w:customStyle="1" w:styleId="Normal-1">
    <w:name w:val="Normal-1"/>
    <w:basedOn w:val="Normal"/>
    <w:link w:val="Normal-1Char"/>
    <w:rsid w:val="002515CE"/>
    <w:pPr>
      <w:spacing w:before="60" w:after="60"/>
      <w:ind w:firstLine="284"/>
      <w:jc w:val="both"/>
    </w:pPr>
    <w:rPr>
      <w:rFonts w:ascii="Times New Roman" w:eastAsia=".VnTime" w:hAnsi="Times New Roman"/>
      <w:color w:val="0000FF"/>
      <w:sz w:val="26"/>
      <w:szCs w:val="26"/>
      <w:lang w:val="nl-NL" w:eastAsia="x-none"/>
    </w:rPr>
  </w:style>
  <w:style w:type="character" w:customStyle="1" w:styleId="Normal-1Char">
    <w:name w:val="Normal-1 Char"/>
    <w:link w:val="Normal-1"/>
    <w:rsid w:val="002515CE"/>
    <w:rPr>
      <w:rFonts w:eastAsia=".VnTime"/>
      <w:color w:val="0000FF"/>
      <w:sz w:val="26"/>
      <w:szCs w:val="26"/>
      <w:lang w:val="nl-NL"/>
    </w:rPr>
  </w:style>
  <w:style w:type="character" w:styleId="CommentReference">
    <w:name w:val="annotation reference"/>
    <w:rsid w:val="008326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26AD"/>
    <w:rPr>
      <w:sz w:val="20"/>
      <w:lang w:val="x-none" w:eastAsia="x-none"/>
    </w:rPr>
  </w:style>
  <w:style w:type="character" w:customStyle="1" w:styleId="CommentTextChar">
    <w:name w:val="Comment Text Char"/>
    <w:link w:val="CommentText"/>
    <w:rsid w:val="008326AD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8326AD"/>
    <w:rPr>
      <w:b/>
      <w:bCs/>
    </w:rPr>
  </w:style>
  <w:style w:type="character" w:customStyle="1" w:styleId="CommentSubjectChar">
    <w:name w:val="Comment Subject Char"/>
    <w:link w:val="CommentSubject"/>
    <w:rsid w:val="008326AD"/>
    <w:rPr>
      <w:rFonts w:ascii=".VnTime" w:hAnsi=".VnTime"/>
      <w:b/>
      <w:bCs/>
    </w:rPr>
  </w:style>
  <w:style w:type="paragraph" w:styleId="Revision">
    <w:name w:val="Revision"/>
    <w:hidden/>
    <w:uiPriority w:val="99"/>
    <w:semiHidden/>
    <w:rsid w:val="008326AD"/>
    <w:rPr>
      <w:rFonts w:ascii=".VnTime" w:hAnsi=".VnTime"/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8326A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8326AD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semiHidden/>
    <w:rsid w:val="002B7967"/>
    <w:rPr>
      <w:rFonts w:ascii="Calibri" w:eastAsia="Times New Roman" w:hAnsi="Calibri" w:cs="Times New Roman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732847"/>
    <w:rPr>
      <w:sz w:val="20"/>
    </w:rPr>
  </w:style>
  <w:style w:type="character" w:customStyle="1" w:styleId="FootnoteTextChar">
    <w:name w:val="Footnote Text Char"/>
    <w:link w:val="FootnoteText"/>
    <w:rsid w:val="00732847"/>
    <w:rPr>
      <w:rFonts w:ascii=".VnTime" w:hAnsi=".VnTime"/>
    </w:rPr>
  </w:style>
  <w:style w:type="character" w:styleId="FootnoteReference">
    <w:name w:val="footnote reference"/>
    <w:rsid w:val="00732847"/>
    <w:rPr>
      <w:vertAlign w:val="superscript"/>
    </w:rPr>
  </w:style>
  <w:style w:type="character" w:customStyle="1" w:styleId="fontstyle01">
    <w:name w:val="fontstyle01"/>
    <w:rsid w:val="00CA1D8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Strong">
    <w:name w:val="Strong"/>
    <w:basedOn w:val="DefaultParagraphFont"/>
    <w:uiPriority w:val="22"/>
    <w:qFormat/>
    <w:rsid w:val="008C1AF4"/>
    <w:rPr>
      <w:b/>
      <w:bCs/>
    </w:rPr>
  </w:style>
  <w:style w:type="paragraph" w:customStyle="1" w:styleId="CVH01">
    <w:name w:val="CVH 01"/>
    <w:basedOn w:val="Normal"/>
    <w:link w:val="CVH01Char"/>
    <w:qFormat/>
    <w:rsid w:val="00B716B6"/>
    <w:pPr>
      <w:widowControl/>
      <w:numPr>
        <w:numId w:val="29"/>
      </w:numPr>
      <w:tabs>
        <w:tab w:val="left" w:pos="567"/>
        <w:tab w:val="left" w:pos="851"/>
      </w:tabs>
      <w:spacing w:before="60" w:after="60" w:line="288" w:lineRule="auto"/>
      <w:ind w:left="0" w:firstLine="284"/>
      <w:jc w:val="both"/>
    </w:pPr>
    <w:rPr>
      <w:rFonts w:ascii="Times New Roman" w:eastAsia="Calibri" w:hAnsi="Times New Roman"/>
      <w:sz w:val="28"/>
      <w:szCs w:val="22"/>
      <w:lang w:val="vi-VN" w:eastAsia="x-none"/>
    </w:rPr>
  </w:style>
  <w:style w:type="character" w:customStyle="1" w:styleId="CVH01Char">
    <w:name w:val="CVH 01 Char"/>
    <w:link w:val="CVH01"/>
    <w:rsid w:val="00B716B6"/>
    <w:rPr>
      <w:rFonts w:eastAsia="Calibri"/>
      <w:sz w:val="28"/>
      <w:szCs w:val="22"/>
      <w:lang w:eastAsia="x-none"/>
    </w:rPr>
  </w:style>
  <w:style w:type="character" w:styleId="Hyperlink">
    <w:name w:val="Hyperlink"/>
    <w:basedOn w:val="DefaultParagraphFont"/>
    <w:rsid w:val="003C3273"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unhideWhenUsed/>
    <w:rsid w:val="00640043"/>
    <w:pPr>
      <w:widowControl/>
      <w:numPr>
        <w:numId w:val="32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EndnoteText">
    <w:name w:val="endnote text"/>
    <w:basedOn w:val="Normal"/>
    <w:link w:val="EndnoteTextChar"/>
    <w:rsid w:val="00621FB7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621FB7"/>
    <w:rPr>
      <w:rFonts w:ascii=".VnTime" w:hAnsi=".VnTime"/>
      <w:lang w:val="en-US" w:eastAsia="en-US"/>
    </w:rPr>
  </w:style>
  <w:style w:type="character" w:styleId="EndnoteReference">
    <w:name w:val="endnote reference"/>
    <w:basedOn w:val="DefaultParagraphFont"/>
    <w:rsid w:val="00621F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imOC5r9jwju7uF2saJEzRtrfn-BS9h9c/ed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B&#232;%20T&#169;m\C&#202;p%20ph&#208;p%20C&#244;c%20&#167;BVN\C&#202;p%20ph&#208;p%20&#174;&#173;&#234;ng%20ngang\H&#173;&#237;ng%20d&#201;n\H&#173;&#237;ng%20d&#201;n%20CTy%20C&#171;ng%20nghi&#214;p%20t&#181;u%20Thu&#251;%20Q.%20B&#215;nh%20-%20&#167;&#173;&#234;ng%20ngang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C95CB-F964-4EE5-8CF5-052FD019E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H­íng dÉn CTy C«ng nghiÖp tµu Thuû Q. B×nh - §­êng ngang.doc.dot</Template>
  <TotalTime>94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Bé Giao th«ng VËn ti</vt:lpstr>
      <vt:lpstr>Bé Giao th«ng VËn ti</vt:lpstr>
    </vt:vector>
  </TitlesOfParts>
  <Company>Microsoft, Inc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 VËn ti</dc:title>
  <dc:subject/>
  <dc:creator>PHAM MINH TAM</dc:creator>
  <cp:keywords>FoxChit SOFTWARE SOLUTIONS</cp:keywords>
  <cp:lastModifiedBy>MyPC</cp:lastModifiedBy>
  <cp:revision>43</cp:revision>
  <cp:lastPrinted>2025-12-08T08:09:00Z</cp:lastPrinted>
  <dcterms:created xsi:type="dcterms:W3CDTF">2025-12-08T06:57:00Z</dcterms:created>
  <dcterms:modified xsi:type="dcterms:W3CDTF">2025-12-08T08:40:00Z</dcterms:modified>
</cp:coreProperties>
</file>